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22404" w14:textId="419A93F0" w:rsidR="00A61AF3" w:rsidRDefault="00A61AF3" w:rsidP="00A61AF3">
      <w:pPr>
        <w:pStyle w:val="3GPPHeader"/>
        <w:spacing w:after="60"/>
        <w:rPr>
          <w:sz w:val="32"/>
          <w:szCs w:val="32"/>
          <w:highlight w:val="yellow"/>
        </w:rPr>
      </w:pPr>
      <w:r>
        <w:t>3GPP TSG-RAN WG2 AH-1801</w:t>
      </w:r>
      <w:r>
        <w:tab/>
      </w:r>
      <w:r>
        <w:rPr>
          <w:sz w:val="32"/>
          <w:szCs w:val="32"/>
        </w:rPr>
        <w:t>R2-</w:t>
      </w:r>
      <w:r w:rsidR="00AB17FD">
        <w:rPr>
          <w:sz w:val="32"/>
          <w:szCs w:val="32"/>
        </w:rPr>
        <w:t>18</w:t>
      </w:r>
      <w:r w:rsidR="00AB17FD" w:rsidRPr="00462528">
        <w:rPr>
          <w:sz w:val="32"/>
          <w:szCs w:val="32"/>
        </w:rPr>
        <w:t>00597</w:t>
      </w:r>
    </w:p>
    <w:p w14:paraId="708C7010" w14:textId="77777777" w:rsidR="00A61AF3" w:rsidRDefault="00A61AF3" w:rsidP="00A61AF3">
      <w:pPr>
        <w:pStyle w:val="3GPPHeader"/>
        <w:rPr>
          <w:rFonts w:cs="Arial"/>
          <w:lang w:val="en-US"/>
        </w:rPr>
      </w:pPr>
      <w:r>
        <w:rPr>
          <w:rFonts w:cs="Arial"/>
          <w:noProof/>
          <w:lang w:val="en-US"/>
        </w:rPr>
        <w:t>Vancouver, Canada, 22</w:t>
      </w:r>
      <w:r>
        <w:rPr>
          <w:rFonts w:cs="Arial"/>
          <w:noProof/>
          <w:vertAlign w:val="superscript"/>
          <w:lang w:val="en-US"/>
        </w:rPr>
        <w:t xml:space="preserve">nd </w:t>
      </w:r>
      <w:r>
        <w:rPr>
          <w:rFonts w:cs="Arial"/>
          <w:noProof/>
          <w:lang w:val="en-US"/>
        </w:rPr>
        <w:t>– 26</w:t>
      </w:r>
      <w:r>
        <w:rPr>
          <w:rFonts w:cs="Arial"/>
          <w:noProof/>
          <w:vertAlign w:val="superscript"/>
          <w:lang w:val="en-US"/>
        </w:rPr>
        <w:t>th</w:t>
      </w:r>
      <w:r>
        <w:rPr>
          <w:rFonts w:cs="Arial"/>
          <w:noProof/>
          <w:lang w:val="en-US"/>
        </w:rPr>
        <w:t xml:space="preserve"> January 2018</w:t>
      </w:r>
      <w:r>
        <w:rPr>
          <w:rFonts w:cs="Arial"/>
          <w:lang w:val="en-US"/>
        </w:rPr>
        <w:tab/>
        <w:t>(</w:t>
      </w:r>
      <w:r w:rsidR="00FD162B">
        <w:rPr>
          <w:rFonts w:cs="Arial"/>
          <w:lang w:val="en-US"/>
        </w:rPr>
        <w:t>revision</w:t>
      </w:r>
      <w:r>
        <w:rPr>
          <w:rFonts w:cs="Arial"/>
          <w:lang w:val="en-US"/>
        </w:rPr>
        <w:t xml:space="preserve"> of R2-1713596)</w:t>
      </w:r>
    </w:p>
    <w:p w14:paraId="56B40202" w14:textId="77777777" w:rsidR="00E90E49" w:rsidRPr="00CE0424" w:rsidRDefault="00E90E49" w:rsidP="00357380">
      <w:pPr>
        <w:pStyle w:val="3GPPHeader"/>
      </w:pPr>
    </w:p>
    <w:p w14:paraId="52BDEBA7" w14:textId="424E8934" w:rsidR="00E90E49" w:rsidRPr="00AB17FD" w:rsidRDefault="00E90E49" w:rsidP="00311702">
      <w:pPr>
        <w:pStyle w:val="3GPPHeader"/>
        <w:rPr>
          <w:sz w:val="22"/>
          <w:szCs w:val="22"/>
          <w:lang w:val="en-US"/>
        </w:rPr>
      </w:pPr>
      <w:r w:rsidRPr="00AB17FD">
        <w:rPr>
          <w:sz w:val="22"/>
          <w:szCs w:val="22"/>
          <w:lang w:val="en-US"/>
        </w:rPr>
        <w:t>Agenda Item:</w:t>
      </w:r>
      <w:r w:rsidR="00A61AF3" w:rsidRPr="00AB17FD">
        <w:rPr>
          <w:sz w:val="22"/>
          <w:szCs w:val="22"/>
          <w:lang w:val="en-US"/>
        </w:rPr>
        <w:t xml:space="preserve"> </w:t>
      </w:r>
      <w:r w:rsidRPr="00AB17FD">
        <w:rPr>
          <w:sz w:val="22"/>
          <w:szCs w:val="22"/>
          <w:lang w:val="en-US"/>
        </w:rPr>
        <w:tab/>
      </w:r>
      <w:r w:rsidR="00943E73" w:rsidRPr="00AB17FD">
        <w:rPr>
          <w:sz w:val="22"/>
          <w:szCs w:val="22"/>
          <w:lang w:val="en-US"/>
        </w:rPr>
        <w:t>10.4.1.4.6</w:t>
      </w:r>
    </w:p>
    <w:p w14:paraId="5B06593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99238B"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A61AF3" w:rsidRPr="00A61AF3">
        <w:rPr>
          <w:sz w:val="22"/>
          <w:szCs w:val="22"/>
        </w:rPr>
        <w:t>Triggering of L3 filtered beam measurements</w:t>
      </w:r>
    </w:p>
    <w:p w14:paraId="16F54472"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A61AF3">
        <w:rPr>
          <w:sz w:val="22"/>
          <w:szCs w:val="22"/>
        </w:rPr>
        <w:t>Discussion, Decision</w:t>
      </w:r>
    </w:p>
    <w:p w14:paraId="5A4F7EB0" w14:textId="77777777" w:rsidR="00C24345" w:rsidRDefault="00E90E49" w:rsidP="00A2052C">
      <w:pPr>
        <w:pStyle w:val="Heading1"/>
      </w:pPr>
      <w:r w:rsidRPr="00CE0424">
        <w:t>Introduction</w:t>
      </w:r>
    </w:p>
    <w:p w14:paraId="36BC0566" w14:textId="77777777" w:rsidR="00A61AF3" w:rsidRPr="00A61AF3" w:rsidRDefault="00A61AF3" w:rsidP="00A61AF3">
      <w:pPr>
        <w:pStyle w:val="BodyText"/>
        <w:rPr>
          <w:rFonts w:asciiTheme="minorHAnsi" w:hAnsiTheme="minorHAnsi"/>
          <w:lang w:val="en-US" w:eastAsia="en-US"/>
        </w:rPr>
      </w:pPr>
      <w:r>
        <w:rPr>
          <w:lang w:val="en-US"/>
        </w:rPr>
        <w:t xml:space="preserve">In the email discussion that followed the RAN2#99 meeting </w:t>
      </w:r>
      <w:r>
        <w:fldChar w:fldCharType="begin"/>
      </w:r>
      <w:r>
        <w:rPr>
          <w:lang w:val="en-US"/>
        </w:rPr>
        <w:instrText xml:space="preserve"> REF _Ref494365071 \r \h  \* MERGEFORMAT </w:instrText>
      </w:r>
      <w:r>
        <w:fldChar w:fldCharType="separate"/>
      </w:r>
      <w:r>
        <w:rPr>
          <w:lang w:val="en-US"/>
        </w:rPr>
        <w:t>[1]</w:t>
      </w:r>
      <w:r>
        <w:fldChar w:fldCharType="end"/>
      </w:r>
      <w:r>
        <w:rPr>
          <w:lang w:val="en-US"/>
        </w:rPr>
        <w:t xml:space="preserve">, companies discussed the s-Measure configuration and its impact on cell and beam level measurements in NR. </w:t>
      </w:r>
      <w:r>
        <w:t xml:space="preserve">The following question was brought up, regarding the relation between s-Measure and the beam level filtering to be performed by the UE. </w:t>
      </w:r>
    </w:p>
    <w:p w14:paraId="6627DD43" w14:textId="77777777" w:rsidR="00A61AF3" w:rsidRDefault="00A61AF3" w:rsidP="00A61AF3">
      <w:pPr>
        <w:rPr>
          <w:b/>
        </w:rPr>
      </w:pPr>
      <w:r>
        <w:rPr>
          <w:b/>
        </w:rPr>
        <w:t>Discussion 3.5: Companies are welcome to provide input related to the following options:</w:t>
      </w:r>
    </w:p>
    <w:p w14:paraId="226050EC" w14:textId="77777777" w:rsidR="00A61AF3" w:rsidRPr="00A61AF3" w:rsidRDefault="00A61AF3" w:rsidP="00A61AF3">
      <w:pPr>
        <w:pStyle w:val="ListParagraph1"/>
        <w:numPr>
          <w:ilvl w:val="0"/>
          <w:numId w:val="16"/>
        </w:numPr>
        <w:jc w:val="both"/>
        <w:rPr>
          <w:b/>
          <w:lang w:val="en-US"/>
        </w:rPr>
      </w:pPr>
      <w:r w:rsidRPr="00A61AF3">
        <w:rPr>
          <w:b/>
          <w:lang w:val="en-US"/>
        </w:rPr>
        <w:t>a/ The UE shall perform L3 beam filtered measurement results for neighbour cells at the same time it starts to perform neighbour cell measurements i.e. based on the s-Measure threshold for cell measurement results (if configured);</w:t>
      </w:r>
    </w:p>
    <w:p w14:paraId="640D31B1" w14:textId="77777777" w:rsidR="00A61AF3" w:rsidRPr="00A61AF3" w:rsidRDefault="00A61AF3" w:rsidP="00A61AF3">
      <w:pPr>
        <w:pStyle w:val="ListParagraph1"/>
        <w:numPr>
          <w:ilvl w:val="0"/>
          <w:numId w:val="16"/>
        </w:numPr>
        <w:jc w:val="both"/>
        <w:rPr>
          <w:b/>
          <w:lang w:val="en-US"/>
        </w:rPr>
      </w:pPr>
      <w:r w:rsidRPr="00A61AF3">
        <w:rPr>
          <w:b/>
          <w:lang w:val="en-US"/>
        </w:rPr>
        <w:t>b/ The UE shall perform L3 beam filtered measurement results for neighbour cells based on another threshold also compared to PCell measurements.</w:t>
      </w:r>
    </w:p>
    <w:p w14:paraId="693849D6" w14:textId="77777777" w:rsidR="00A61AF3" w:rsidRDefault="00A61AF3" w:rsidP="00A61AF3">
      <w:pPr>
        <w:pStyle w:val="BodyText"/>
      </w:pPr>
      <w:r>
        <w:t>In RAN2#99-bis in Prague, a/ seemed to be the preferred choice among most of the companies, with the argument that L3 filtering of neighbour cell beam measurements would not be a major issue for UEs. However, in the same meeting, 21 companies have co-signed a paper that raised a potential issue on the maintenance of a large amount of L3 filter measurements</w:t>
      </w:r>
      <w:r w:rsidR="00B11988">
        <w:t xml:space="preserve"> </w:t>
      </w:r>
      <w:r w:rsidR="00B11988">
        <w:fldChar w:fldCharType="begin"/>
      </w:r>
      <w:r w:rsidR="00B11988">
        <w:instrText xml:space="preserve"> REF _Ref503191181 \r \h </w:instrText>
      </w:r>
      <w:r w:rsidR="00B11988">
        <w:fldChar w:fldCharType="separate"/>
      </w:r>
      <w:r w:rsidR="00B11988">
        <w:t>[2]</w:t>
      </w:r>
      <w:r w:rsidR="00B11988">
        <w:fldChar w:fldCharType="end"/>
      </w:r>
      <w:r>
        <w:t>, which was exactly what option b/ was trying to reduce. In our view, that is an evidence that companies have possibly not fully understood the benefits of the additional threshold for beam measurements. Hence, in this contribution we shed more light on the possible improvements based on an additional threshold.</w:t>
      </w:r>
    </w:p>
    <w:p w14:paraId="2F757E38" w14:textId="77777777" w:rsidR="004000E8" w:rsidRDefault="004000E8" w:rsidP="00CE0424">
      <w:pPr>
        <w:pStyle w:val="Heading1"/>
      </w:pPr>
      <w:bookmarkStart w:id="0" w:name="_Ref178064866"/>
      <w:r w:rsidRPr="00CE0424">
        <w:t>Discussion</w:t>
      </w:r>
      <w:bookmarkEnd w:id="0"/>
    </w:p>
    <w:p w14:paraId="4977FE43" w14:textId="77777777" w:rsidR="00A61AF3" w:rsidRDefault="00A61AF3" w:rsidP="00A61AF3">
      <w:pPr>
        <w:pStyle w:val="Heading2"/>
        <w:numPr>
          <w:ilvl w:val="1"/>
          <w:numId w:val="18"/>
        </w:numPr>
        <w:textAlignment w:val="auto"/>
      </w:pPr>
      <w:r>
        <w:t>Beam level measurements</w:t>
      </w:r>
    </w:p>
    <w:p w14:paraId="1B623AF7" w14:textId="77777777" w:rsidR="00A61AF3" w:rsidRDefault="00A61AF3" w:rsidP="00A61AF3">
      <w:pPr>
        <w:pStyle w:val="BodyText"/>
      </w:pPr>
      <w:r>
        <w:t xml:space="preserve">In RAN2#98AH, it was agreed to use the measurement model shown in </w:t>
      </w:r>
      <w:r>
        <w:fldChar w:fldCharType="begin"/>
      </w:r>
      <w:r>
        <w:instrText xml:space="preserve"> REF _Ref503188443 \h </w:instrText>
      </w:r>
      <w:r>
        <w:fldChar w:fldCharType="separate"/>
      </w:r>
      <w:r>
        <w:t xml:space="preserve">Figure </w:t>
      </w:r>
      <w:r>
        <w:rPr>
          <w:noProof/>
        </w:rPr>
        <w:t>1</w:t>
      </w:r>
      <w:r>
        <w:fldChar w:fldCharType="end"/>
      </w:r>
      <w:r>
        <w:t xml:space="preserve"> in NR.</w:t>
      </w:r>
    </w:p>
    <w:p w14:paraId="227CDB6A" w14:textId="77777777" w:rsidR="00A61AF3" w:rsidRDefault="00A61AF3" w:rsidP="00A61AF3">
      <w:pPr>
        <w:pStyle w:val="Proposal"/>
        <w:numPr>
          <w:ilvl w:val="0"/>
          <w:numId w:val="0"/>
        </w:numPr>
      </w:pPr>
      <w:bookmarkStart w:id="1" w:name="_Ref190406817"/>
      <w:bookmarkStart w:id="2" w:name="_Toc226862296"/>
      <w:bookmarkStart w:id="3" w:name="_Toc347823621"/>
      <w:bookmarkStart w:id="4" w:name="_Toc347824073"/>
      <w:bookmarkStart w:id="5" w:name="_Toc347824246"/>
    </w:p>
    <w:p w14:paraId="2AFA4880" w14:textId="77777777" w:rsidR="00A61AF3" w:rsidRDefault="00A61AF3" w:rsidP="00A61AF3">
      <w:pPr>
        <w:pStyle w:val="Proposal"/>
        <w:numPr>
          <w:ilvl w:val="0"/>
          <w:numId w:val="0"/>
        </w:numPr>
      </w:pPr>
    </w:p>
    <w:p w14:paraId="5EBC2BEB" w14:textId="77777777" w:rsidR="00A61AF3" w:rsidRDefault="00A61AF3" w:rsidP="00A61AF3">
      <w:pPr>
        <w:pStyle w:val="BodyText"/>
        <w:rPr>
          <w:rFonts w:asciiTheme="minorHAnsi" w:hAnsiTheme="minorHAnsi"/>
          <w:lang w:val="sv-SE" w:eastAsia="en-US"/>
        </w:rPr>
      </w:pPr>
      <w:r>
        <w:rPr>
          <w:noProof/>
        </w:rPr>
        <w:lastRenderedPageBreak/>
        <w:drawing>
          <wp:inline distT="0" distB="0" distL="0" distR="0">
            <wp:extent cx="5943600" cy="2926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926080"/>
                    </a:xfrm>
                    <a:prstGeom prst="rect">
                      <a:avLst/>
                    </a:prstGeom>
                    <a:noFill/>
                    <a:ln>
                      <a:noFill/>
                    </a:ln>
                  </pic:spPr>
                </pic:pic>
              </a:graphicData>
            </a:graphic>
          </wp:inline>
        </w:drawing>
      </w:r>
    </w:p>
    <w:p w14:paraId="73EDB2E8" w14:textId="77777777" w:rsidR="00A61AF3" w:rsidRDefault="00A61AF3" w:rsidP="00A61AF3">
      <w:pPr>
        <w:pStyle w:val="Caption"/>
      </w:pPr>
      <w:bookmarkStart w:id="6" w:name="_Ref503188443"/>
      <w:r>
        <w:t xml:space="preserve">Figure </w:t>
      </w:r>
      <w:r>
        <w:fldChar w:fldCharType="begin"/>
      </w:r>
      <w:r>
        <w:instrText xml:space="preserve"> SEQ Figure \* ARABIC </w:instrText>
      </w:r>
      <w:r>
        <w:fldChar w:fldCharType="separate"/>
      </w:r>
      <w:r>
        <w:rPr>
          <w:noProof/>
        </w:rPr>
        <w:t>1</w:t>
      </w:r>
      <w:r>
        <w:rPr>
          <w:noProof/>
        </w:rPr>
        <w:fldChar w:fldCharType="end"/>
      </w:r>
      <w:bookmarkEnd w:id="6"/>
      <w:r>
        <w:t xml:space="preserve"> : RRM measurement model in NR</w:t>
      </w:r>
    </w:p>
    <w:p w14:paraId="00F554A3" w14:textId="77777777" w:rsidR="00A61AF3" w:rsidRPr="00A61AF3" w:rsidRDefault="00A61AF3" w:rsidP="00A61AF3">
      <w:pPr>
        <w:rPr>
          <w:rFonts w:asciiTheme="minorHAnsi" w:hAnsiTheme="minorHAnsi"/>
          <w:lang w:val="en-US" w:eastAsia="en-US"/>
        </w:rPr>
      </w:pPr>
      <w:r>
        <w:t xml:space="preserve">Based on the above agreed model, the UE will perform L3 filtering of </w:t>
      </w:r>
      <w:r w:rsidR="00A9148D">
        <w:t xml:space="preserve">the </w:t>
      </w:r>
      <w:r>
        <w:t>cell level qua</w:t>
      </w:r>
      <w:r w:rsidR="00A9148D">
        <w:t>nt</w:t>
      </w:r>
      <w:r>
        <w:t>ity and also for each of the ‘K’ beam level quantit</w:t>
      </w:r>
      <w:r w:rsidR="00A9148D">
        <w:t>ies</w:t>
      </w:r>
      <w:r>
        <w:t xml:space="preserve"> from the said cell. The purpose of generating the f</w:t>
      </w:r>
      <w:r w:rsidR="00A9148D">
        <w:t>iltered cell level measurements</w:t>
      </w:r>
      <w:r>
        <w:t xml:space="preserve"> </w:t>
      </w:r>
      <w:r w:rsidR="00A9148D">
        <w:t xml:space="preserve">is </w:t>
      </w:r>
      <w:r>
        <w:t xml:space="preserve">to use them for evaluating the event triggering criterion and also to report these quantities to the serving cell. The beam level measurements are mainly used for identification of the beams in which the contention free random-access needs to be allocated in the target cell upon a handover and to enable the network to identify which cells have more or less stable beams to possibly minimize the occurrences of ping-pong handovers. The beam level measurements can also be used for handover decision making itself by the serving cell. </w:t>
      </w:r>
    </w:p>
    <w:p w14:paraId="5EBCA97C" w14:textId="77777777" w:rsidR="00A61AF3" w:rsidRDefault="00A61AF3" w:rsidP="00A61AF3">
      <w:r>
        <w:t>Based on this model, when beam measurements are configured to be included in measurement reports, in addition to what is required for cell level measureme</w:t>
      </w:r>
      <w:r w:rsidR="00A9148D">
        <w:t xml:space="preserve">nts, the UE shall set up one L3 </w:t>
      </w:r>
      <w:r>
        <w:t xml:space="preserve">filter for each detected beam for each detected cell. In other words, </w:t>
      </w:r>
      <w:r w:rsidR="00A9148D">
        <w:t xml:space="preserve">the </w:t>
      </w:r>
      <w:r>
        <w:t xml:space="preserve">more cells the UE detects, </w:t>
      </w:r>
      <w:r w:rsidR="00A9148D">
        <w:t xml:space="preserve">the </w:t>
      </w:r>
      <w:r>
        <w:t>more L3 filters per beam the UE shall set up.</w:t>
      </w:r>
    </w:p>
    <w:p w14:paraId="06BEE3B3" w14:textId="77777777" w:rsidR="00A61AF3" w:rsidRDefault="00A61AF3" w:rsidP="00A61AF3">
      <w:r>
        <w:t>In principle, considering that a UE could potentially detect many cells and many potential beams from these cells (up to 4/8/64 SS Blocks for sub-3GHz/3-6GHz/above-6GHz deployments), the number of L3 filters for beam level measurements that the UE needs to perform could be</w:t>
      </w:r>
      <w:r w:rsidR="00A9148D">
        <w:t>come</w:t>
      </w:r>
      <w:r>
        <w:t xml:space="preserve"> very large. In addition to that, complex operations might be required when some beams come and go, the number of detected beams change</w:t>
      </w:r>
      <w:r w:rsidR="00A9148D">
        <w:t>s</w:t>
      </w:r>
      <w:r>
        <w:t xml:space="preserve"> for different sample intervals, etc. That is not only complex but also requires quite some memory.</w:t>
      </w:r>
    </w:p>
    <w:p w14:paraId="64320D50" w14:textId="77777777" w:rsidR="00A61AF3" w:rsidRDefault="00A61AF3" w:rsidP="00A61AF3">
      <w:pPr>
        <w:pStyle w:val="BodyText"/>
      </w:pPr>
      <w:r>
        <w:t xml:space="preserve">As mentioned previously, the beam level measurements are used only in the measurement reporting and not for event triggering criterion evaluation. Hence, they will be mostly used (at least during the event triggered measurement reporting) as part of the reporting along with the cell level measurements when the cell level measurements have triggered the measurement reporting. The main usage of these beam level measurements is in allocating contention free random access in the target cell and possibly for some further SON functions related to coverage and capacity optimization. Therefore, it can be useful from the UE point of view to initiate the beam level measurements computation (setting up </w:t>
      </w:r>
      <w:r w:rsidR="00A9148D">
        <w:t xml:space="preserve">the </w:t>
      </w:r>
      <w:r>
        <w:t>L3 beam filters) only when the neighbour cell level measurements are being performed.</w:t>
      </w:r>
    </w:p>
    <w:p w14:paraId="6F35943F" w14:textId="77777777" w:rsidR="00A61AF3" w:rsidRDefault="00A61AF3" w:rsidP="00A9148D">
      <w:pPr>
        <w:pStyle w:val="Observation"/>
      </w:pPr>
      <w:bookmarkStart w:id="7" w:name="_Toc503189950"/>
      <w:bookmarkStart w:id="8" w:name="_Toc503193401"/>
      <w:bookmarkStart w:id="9" w:name="_Toc503452901"/>
      <w:bookmarkStart w:id="10" w:name="_Toc503452951"/>
      <w:r>
        <w:t xml:space="preserve">The beam level </w:t>
      </w:r>
      <w:r w:rsidRPr="00A9148D">
        <w:t>measurements</w:t>
      </w:r>
      <w:r>
        <w:t xml:space="preserve"> computation (setting up </w:t>
      </w:r>
      <w:r w:rsidR="00A9148D">
        <w:t xml:space="preserve">the </w:t>
      </w:r>
      <w:r>
        <w:t>L3 beam filters) is needed only when the neighbour cell level measurements are being performed</w:t>
      </w:r>
      <w:r w:rsidR="00A9148D">
        <w:t>,</w:t>
      </w:r>
      <w:r>
        <w:t xml:space="preserve"> i.e. the serving cell is below the s-Measure as configured by the network.</w:t>
      </w:r>
      <w:bookmarkEnd w:id="7"/>
      <w:bookmarkEnd w:id="8"/>
      <w:bookmarkEnd w:id="9"/>
      <w:bookmarkEnd w:id="10"/>
    </w:p>
    <w:p w14:paraId="75851B16" w14:textId="77777777" w:rsidR="00A61AF3" w:rsidRDefault="00A61AF3" w:rsidP="00A61AF3">
      <w:pPr>
        <w:pStyle w:val="BodyText"/>
      </w:pPr>
      <w:r>
        <w:t xml:space="preserve">Also, the </w:t>
      </w:r>
      <w:r w:rsidR="00A9148D">
        <w:t xml:space="preserve">number of cells </w:t>
      </w:r>
      <w:r>
        <w:t>that will be included in the measurement report can be up to ‘</w:t>
      </w:r>
      <w:r>
        <w:rPr>
          <w:i/>
        </w:rPr>
        <w:t>MaxReportCells</w:t>
      </w:r>
      <w:r>
        <w:t>’. The main reason for including the beam level measurements in the measurement report is to aid the target cell in allocating the CFRA (Contention Free Random Access) in the target cell upon handover initiation. Ideally, tracking the beams of the</w:t>
      </w:r>
      <w:r w:rsidR="005821DE">
        <w:t xml:space="preserve"> potential target</w:t>
      </w:r>
      <w:r>
        <w:t xml:space="preserve"> cell in the handover decision suffices. However, the UE is unaware of the cell to which the network could handover the UE to. As the network relies on the cell level information in the measurement report to choose the target cell for the handover, it makes sense to include beam level information of only those cells. Ideally, the beam level related L3 filtering needs to be set up by the UE towards only those cells who are probable to be included in the measurement report and at only those time instances </w:t>
      </w:r>
      <w:r>
        <w:lastRenderedPageBreak/>
        <w:t xml:space="preserve">when the measurement report needs to be sent. Therefore, the beam level measurements can be set up only for those cells whose measurements are within the neighbourhood of triggering the measurement reporting event. </w:t>
      </w:r>
    </w:p>
    <w:p w14:paraId="0E6D11E8" w14:textId="77777777" w:rsidR="00A61AF3" w:rsidRDefault="00A61AF3" w:rsidP="00FE66B3">
      <w:pPr>
        <w:pStyle w:val="Observation"/>
      </w:pPr>
      <w:bookmarkStart w:id="11" w:name="_Toc503189951"/>
      <w:bookmarkStart w:id="12" w:name="_Toc503193402"/>
      <w:bookmarkStart w:id="13" w:name="_Toc503452902"/>
      <w:bookmarkStart w:id="14" w:name="_Toc503452952"/>
      <w:r>
        <w:t xml:space="preserve">The beam level measurements computation (setting up </w:t>
      </w:r>
      <w:r w:rsidR="005821DE">
        <w:t xml:space="preserve">the </w:t>
      </w:r>
      <w:r>
        <w:t>L3 beam filters) is needed onl</w:t>
      </w:r>
      <w:r w:rsidR="005821DE">
        <w:t xml:space="preserve">y when a </w:t>
      </w:r>
      <w:r w:rsidR="005821DE" w:rsidRPr="00FE66B3">
        <w:t>cell</w:t>
      </w:r>
      <w:r w:rsidR="005821DE">
        <w:t xml:space="preserve"> level measurement</w:t>
      </w:r>
      <w:r>
        <w:t xml:space="preserve"> is close to satisfying the event triggering criterion.</w:t>
      </w:r>
      <w:bookmarkEnd w:id="11"/>
      <w:bookmarkEnd w:id="12"/>
      <w:bookmarkEnd w:id="13"/>
      <w:bookmarkEnd w:id="14"/>
    </w:p>
    <w:p w14:paraId="0954AEF3" w14:textId="77777777" w:rsidR="00A61AF3" w:rsidRDefault="00A61AF3" w:rsidP="00A61AF3">
      <w:pPr>
        <w:pStyle w:val="BodyText"/>
      </w:pPr>
      <w:r>
        <w:t>This can be explained using the simple illustration of cell and beam level measurements</w:t>
      </w:r>
      <w:r w:rsidR="005821DE">
        <w:t xml:space="preserve"> in </w:t>
      </w:r>
      <w:r w:rsidR="005821DE">
        <w:fldChar w:fldCharType="begin"/>
      </w:r>
      <w:r w:rsidR="005821DE">
        <w:instrText xml:space="preserve"> REF _Ref503189377 \h </w:instrText>
      </w:r>
      <w:r w:rsidR="005821DE">
        <w:fldChar w:fldCharType="separate"/>
      </w:r>
      <w:r w:rsidR="005821DE">
        <w:t xml:space="preserve">Figure </w:t>
      </w:r>
      <w:r w:rsidR="005821DE">
        <w:rPr>
          <w:noProof/>
        </w:rPr>
        <w:t>2</w:t>
      </w:r>
      <w:r w:rsidR="005821DE">
        <w:fldChar w:fldCharType="end"/>
      </w:r>
      <w:r>
        <w:t xml:space="preserve"> below. In the example shown,</w:t>
      </w:r>
      <w:r w:rsidR="00FE66B3">
        <w:t xml:space="preserve"> an</w:t>
      </w:r>
      <w:r>
        <w:t xml:space="preserve"> A3 event is shown</w:t>
      </w:r>
      <w:r w:rsidR="00FE66B3">
        <w:t>,</w:t>
      </w:r>
      <w:r>
        <w:t xml:space="preserve"> wherein the neighbour cell (cell-A shown in orange colour) becomes better than the serving cell over time and causes A3 event to be triggered. At time=T1, the PCell quality drops below the s-Measure and the neighbour cell level measurements are triggered. At time=T2, the RSRP of </w:t>
      </w:r>
      <w:r w:rsidR="00FE66B3">
        <w:t xml:space="preserve">the </w:t>
      </w:r>
      <w:r>
        <w:t xml:space="preserve">neighbour cell, cell-A, is measured to be within ‘Y’ dB of the serving cell. The value of ‘Y’ dB could be configured as a relative offset to the event triggering criterion. At this stage, the UE shall set-up the L3 filtering for the beams from the cell-A. It is worth noting that the UE </w:t>
      </w:r>
      <w:r w:rsidR="00FE66B3">
        <w:t xml:space="preserve">does not </w:t>
      </w:r>
      <w:r>
        <w:t xml:space="preserve">need </w:t>
      </w:r>
      <w:r w:rsidR="00FE66B3">
        <w:t xml:space="preserve">to </w:t>
      </w:r>
      <w:r>
        <w:t>set</w:t>
      </w:r>
      <w:r w:rsidR="00FE66B3">
        <w:t xml:space="preserve"> </w:t>
      </w:r>
      <w:r>
        <w:t xml:space="preserve">up beam level filtering for all the neighbouring cells. At time=T3, the A3 event triggering criterion is satisfied by </w:t>
      </w:r>
      <w:r w:rsidR="00FE66B3">
        <w:t>c</w:t>
      </w:r>
      <w:r>
        <w:t>ell-A and a measurement report is sent by the UE involving cell and beam related measurements. By performing this procedure for beam level measurements, the UE can set</w:t>
      </w:r>
      <w:r w:rsidR="00FE66B3">
        <w:t xml:space="preserve"> </w:t>
      </w:r>
      <w:r>
        <w:t>up the beam level filtering only towards the relevant cell</w:t>
      </w:r>
      <w:r w:rsidR="00FE66B3">
        <w:t>s</w:t>
      </w:r>
      <w:r>
        <w:t xml:space="preserve"> at the relevant time. </w:t>
      </w:r>
    </w:p>
    <w:p w14:paraId="10C86690" w14:textId="77777777" w:rsidR="005821DE" w:rsidRDefault="005821DE" w:rsidP="005821DE">
      <w:pPr>
        <w:pStyle w:val="BodyText"/>
        <w:jc w:val="center"/>
        <w:rPr>
          <w:rFonts w:asciiTheme="minorHAnsi" w:hAnsiTheme="minorHAnsi"/>
          <w:lang w:val="sv-SE" w:eastAsia="en-US"/>
        </w:rPr>
      </w:pPr>
      <w:r>
        <w:rPr>
          <w:rFonts w:asciiTheme="minorHAnsi" w:hAnsiTheme="minorHAnsi"/>
          <w:noProof/>
          <w:lang w:eastAsia="en-US"/>
        </w:rPr>
        <mc:AlternateContent>
          <mc:Choice Requires="wpc">
            <w:drawing>
              <wp:inline distT="0" distB="0" distL="0" distR="0">
                <wp:extent cx="5486400" cy="4142105"/>
                <wp:effectExtent l="0" t="0" r="0" b="0"/>
                <wp:docPr id="22" name="Canvas 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Straight Arrow Connector 4"/>
                        <wps:cNvCnPr>
                          <a:cxnSpLocks noChangeShapeType="1"/>
                        </wps:cNvCnPr>
                        <wps:spPr bwMode="auto">
                          <a:xfrm flipV="1">
                            <a:off x="619100" y="485701"/>
                            <a:ext cx="9500" cy="2400303"/>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 name="Straight Arrow Connector 6"/>
                        <wps:cNvCnPr>
                          <a:cxnSpLocks noChangeShapeType="1"/>
                        </wps:cNvCnPr>
                        <wps:spPr bwMode="auto">
                          <a:xfrm>
                            <a:off x="619100" y="2876503"/>
                            <a:ext cx="4714900" cy="95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 name="Freeform: Shape 9"/>
                        <wps:cNvSpPr>
                          <a:spLocks/>
                        </wps:cNvSpPr>
                        <wps:spPr bwMode="auto">
                          <a:xfrm>
                            <a:off x="619100" y="628601"/>
                            <a:ext cx="3895700" cy="2076403"/>
                          </a:xfrm>
                          <a:custGeom>
                            <a:avLst/>
                            <a:gdLst>
                              <a:gd name="T0" fmla="*/ 0 w 4257675"/>
                              <a:gd name="T1" fmla="*/ 0 h 1305478"/>
                              <a:gd name="T2" fmla="*/ 95868 w 4257675"/>
                              <a:gd name="T3" fmla="*/ 136351 h 1305478"/>
                              <a:gd name="T4" fmla="*/ 191736 w 4257675"/>
                              <a:gd name="T5" fmla="*/ 257553 h 1305478"/>
                              <a:gd name="T6" fmla="*/ 270173 w 4257675"/>
                              <a:gd name="T7" fmla="*/ 333303 h 1305478"/>
                              <a:gd name="T8" fmla="*/ 331180 w 4257675"/>
                              <a:gd name="T9" fmla="*/ 363604 h 1305478"/>
                              <a:gd name="T10" fmla="*/ 383472 w 4257675"/>
                              <a:gd name="T11" fmla="*/ 409054 h 1305478"/>
                              <a:gd name="T12" fmla="*/ 453194 w 4257675"/>
                              <a:gd name="T13" fmla="*/ 454504 h 1305478"/>
                              <a:gd name="T14" fmla="*/ 479340 w 4257675"/>
                              <a:gd name="T15" fmla="*/ 484805 h 1305478"/>
                              <a:gd name="T16" fmla="*/ 540347 w 4257675"/>
                              <a:gd name="T17" fmla="*/ 515105 h 1305478"/>
                              <a:gd name="T18" fmla="*/ 566492 w 4257675"/>
                              <a:gd name="T19" fmla="*/ 545405 h 1305478"/>
                              <a:gd name="T20" fmla="*/ 618784 w 4257675"/>
                              <a:gd name="T21" fmla="*/ 575706 h 1305478"/>
                              <a:gd name="T22" fmla="*/ 671076 w 4257675"/>
                              <a:gd name="T23" fmla="*/ 621156 h 1305478"/>
                              <a:gd name="T24" fmla="*/ 732083 w 4257675"/>
                              <a:gd name="T25" fmla="*/ 696907 h 1305478"/>
                              <a:gd name="T26" fmla="*/ 801805 w 4257675"/>
                              <a:gd name="T27" fmla="*/ 727207 h 1305478"/>
                              <a:gd name="T28" fmla="*/ 827951 w 4257675"/>
                              <a:gd name="T29" fmla="*/ 757507 h 1305478"/>
                              <a:gd name="T30" fmla="*/ 984825 w 4257675"/>
                              <a:gd name="T31" fmla="*/ 787808 h 1305478"/>
                              <a:gd name="T32" fmla="*/ 1071978 w 4257675"/>
                              <a:gd name="T33" fmla="*/ 818108 h 1305478"/>
                              <a:gd name="T34" fmla="*/ 1124270 w 4257675"/>
                              <a:gd name="T35" fmla="*/ 833258 h 1305478"/>
                              <a:gd name="T36" fmla="*/ 1298575 w 4257675"/>
                              <a:gd name="T37" fmla="*/ 863558 h 1305478"/>
                              <a:gd name="T38" fmla="*/ 1612325 w 4257675"/>
                              <a:gd name="T39" fmla="*/ 878709 h 1305478"/>
                              <a:gd name="T40" fmla="*/ 1655901 w 4257675"/>
                              <a:gd name="T41" fmla="*/ 893859 h 1305478"/>
                              <a:gd name="T42" fmla="*/ 1690762 w 4257675"/>
                              <a:gd name="T43" fmla="*/ 909009 h 1305478"/>
                              <a:gd name="T44" fmla="*/ 1760484 w 4257675"/>
                              <a:gd name="T45" fmla="*/ 924159 h 1305478"/>
                              <a:gd name="T46" fmla="*/ 1821491 w 4257675"/>
                              <a:gd name="T47" fmla="*/ 969610 h 1305478"/>
                              <a:gd name="T48" fmla="*/ 1926074 w 4257675"/>
                              <a:gd name="T49" fmla="*/ 1015060 h 1305478"/>
                              <a:gd name="T50" fmla="*/ 1978366 w 4257675"/>
                              <a:gd name="T51" fmla="*/ 1045360 h 1305478"/>
                              <a:gd name="T52" fmla="*/ 2004512 w 4257675"/>
                              <a:gd name="T53" fmla="*/ 1060510 h 1305478"/>
                              <a:gd name="T54" fmla="*/ 2065519 w 4257675"/>
                              <a:gd name="T55" fmla="*/ 1105961 h 1305478"/>
                              <a:gd name="T56" fmla="*/ 2126526 w 4257675"/>
                              <a:gd name="T57" fmla="*/ 1166561 h 1305478"/>
                              <a:gd name="T58" fmla="*/ 2152671 w 4257675"/>
                              <a:gd name="T59" fmla="*/ 1181712 h 1305478"/>
                              <a:gd name="T60" fmla="*/ 2187532 w 4257675"/>
                              <a:gd name="T61" fmla="*/ 1212012 h 1305478"/>
                              <a:gd name="T62" fmla="*/ 2213678 w 4257675"/>
                              <a:gd name="T63" fmla="*/ 1227162 h 1305478"/>
                              <a:gd name="T64" fmla="*/ 2257255 w 4257675"/>
                              <a:gd name="T65" fmla="*/ 1257462 h 1305478"/>
                              <a:gd name="T66" fmla="*/ 2326977 w 4257675"/>
                              <a:gd name="T67" fmla="*/ 1287763 h 1305478"/>
                              <a:gd name="T68" fmla="*/ 2353122 w 4257675"/>
                              <a:gd name="T69" fmla="*/ 1302913 h 1305478"/>
                              <a:gd name="T70" fmla="*/ 2414129 w 4257675"/>
                              <a:gd name="T71" fmla="*/ 1318063 h 1305478"/>
                              <a:gd name="T72" fmla="*/ 2509997 w 4257675"/>
                              <a:gd name="T73" fmla="*/ 1348363 h 1305478"/>
                              <a:gd name="T74" fmla="*/ 2562289 w 4257675"/>
                              <a:gd name="T75" fmla="*/ 1363513 h 1305478"/>
                              <a:gd name="T76" fmla="*/ 2623296 w 4257675"/>
                              <a:gd name="T77" fmla="*/ 1378664 h 1305478"/>
                              <a:gd name="T78" fmla="*/ 2684303 w 4257675"/>
                              <a:gd name="T79" fmla="*/ 1408964 h 1305478"/>
                              <a:gd name="T80" fmla="*/ 2719164 w 4257675"/>
                              <a:gd name="T81" fmla="*/ 1424114 h 1305478"/>
                              <a:gd name="T82" fmla="*/ 2745310 w 4257675"/>
                              <a:gd name="T83" fmla="*/ 1454414 h 1305478"/>
                              <a:gd name="T84" fmla="*/ 2832462 w 4257675"/>
                              <a:gd name="T85" fmla="*/ 1499865 h 1305478"/>
                              <a:gd name="T86" fmla="*/ 2902184 w 4257675"/>
                              <a:gd name="T87" fmla="*/ 1560465 h 1305478"/>
                              <a:gd name="T88" fmla="*/ 2954476 w 4257675"/>
                              <a:gd name="T89" fmla="*/ 1590766 h 1305478"/>
                              <a:gd name="T90" fmla="*/ 3006768 w 4257675"/>
                              <a:gd name="T91" fmla="*/ 1636216 h 1305478"/>
                              <a:gd name="T92" fmla="*/ 3041629 w 4257675"/>
                              <a:gd name="T93" fmla="*/ 1666516 h 1305478"/>
                              <a:gd name="T94" fmla="*/ 3093920 w 4257675"/>
                              <a:gd name="T95" fmla="*/ 1696817 h 1305478"/>
                              <a:gd name="T96" fmla="*/ 3163642 w 4257675"/>
                              <a:gd name="T97" fmla="*/ 1742267 h 1305478"/>
                              <a:gd name="T98" fmla="*/ 3233365 w 4257675"/>
                              <a:gd name="T99" fmla="*/ 1802868 h 1305478"/>
                              <a:gd name="T100" fmla="*/ 3276941 w 4257675"/>
                              <a:gd name="T101" fmla="*/ 1818018 h 1305478"/>
                              <a:gd name="T102" fmla="*/ 3329233 w 4257675"/>
                              <a:gd name="T103" fmla="*/ 1848318 h 1305478"/>
                              <a:gd name="T104" fmla="*/ 3390239 w 4257675"/>
                              <a:gd name="T105" fmla="*/ 1878618 h 1305478"/>
                              <a:gd name="T106" fmla="*/ 3442531 w 4257675"/>
                              <a:gd name="T107" fmla="*/ 1893769 h 1305478"/>
                              <a:gd name="T108" fmla="*/ 3477392 w 4257675"/>
                              <a:gd name="T109" fmla="*/ 1908919 h 1305478"/>
                              <a:gd name="T110" fmla="*/ 3564545 w 4257675"/>
                              <a:gd name="T111" fmla="*/ 1924069 h 1305478"/>
                              <a:gd name="T112" fmla="*/ 3590691 w 4257675"/>
                              <a:gd name="T113" fmla="*/ 1939219 h 1305478"/>
                              <a:gd name="T114" fmla="*/ 3730135 w 4257675"/>
                              <a:gd name="T115" fmla="*/ 1984670 h 1305478"/>
                              <a:gd name="T116" fmla="*/ 3782427 w 4257675"/>
                              <a:gd name="T117" fmla="*/ 2014970 h 1305478"/>
                              <a:gd name="T118" fmla="*/ 3817288 w 4257675"/>
                              <a:gd name="T119" fmla="*/ 2030120 h 1305478"/>
                              <a:gd name="T120" fmla="*/ 3878294 w 4257675"/>
                              <a:gd name="T121" fmla="*/ 2075570 h 1305478"/>
                              <a:gd name="T122" fmla="*/ 3895725 w 4257675"/>
                              <a:gd name="T123" fmla="*/ 2075570 h 1305478"/>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Straight Connector 10"/>
                        <wps:cNvCnPr>
                          <a:cxnSpLocks noChangeShapeType="1"/>
                        </wps:cNvCnPr>
                        <wps:spPr bwMode="auto">
                          <a:xfrm>
                            <a:off x="638100" y="971501"/>
                            <a:ext cx="4276800" cy="66700"/>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6" name="Text Box 11"/>
                        <wps:cNvSpPr txBox="1">
                          <a:spLocks noChangeArrowheads="1"/>
                        </wps:cNvSpPr>
                        <wps:spPr bwMode="auto">
                          <a:xfrm>
                            <a:off x="0" y="857201"/>
                            <a:ext cx="66294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DE67FE1" w14:textId="77777777" w:rsidR="005821DE" w:rsidRDefault="005821DE" w:rsidP="005821DE">
                              <w:pPr>
                                <w:rPr>
                                  <w:sz w:val="16"/>
                                </w:rPr>
                              </w:pPr>
                              <w:r>
                                <w:rPr>
                                  <w:sz w:val="16"/>
                                </w:rPr>
                                <w:t>s-Measure</w:t>
                              </w:r>
                            </w:p>
                          </w:txbxContent>
                        </wps:txbx>
                        <wps:bodyPr rot="0" vert="horz" wrap="none" lIns="91440" tIns="45720" rIns="91440" bIns="45720" anchor="t" anchorCtr="0" upright="1">
                          <a:noAutofit/>
                        </wps:bodyPr>
                      </wps:wsp>
                      <wps:wsp>
                        <wps:cNvPr id="7" name="Text Box 11"/>
                        <wps:cNvSpPr txBox="1">
                          <a:spLocks noChangeArrowheads="1"/>
                        </wps:cNvSpPr>
                        <wps:spPr bwMode="auto">
                          <a:xfrm>
                            <a:off x="4970700" y="2886003"/>
                            <a:ext cx="374700" cy="2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AA2FADE" w14:textId="77777777" w:rsidR="005821DE" w:rsidRDefault="005821DE" w:rsidP="005821DE">
                              <w:pPr>
                                <w:pStyle w:val="NormalWeb"/>
                                <w:overflowPunct w:val="0"/>
                                <w:spacing w:before="0" w:beforeAutospacing="0" w:after="120" w:afterAutospacing="0"/>
                                <w:jc w:val="both"/>
                              </w:pPr>
                              <w:r>
                                <w:rPr>
                                  <w:rFonts w:ascii="Arial" w:eastAsia="Times New Roman" w:hAnsi="Arial"/>
                                  <w:sz w:val="16"/>
                                  <w:szCs w:val="16"/>
                                </w:rPr>
                                <w:t>time</w:t>
                              </w:r>
                            </w:p>
                          </w:txbxContent>
                        </wps:txbx>
                        <wps:bodyPr rot="0" vert="horz" wrap="none" lIns="91440" tIns="45720" rIns="91440" bIns="45720" anchor="t" anchorCtr="0" upright="1">
                          <a:noAutofit/>
                        </wps:bodyPr>
                      </wps:wsp>
                      <wps:wsp>
                        <wps:cNvPr id="8" name="Freeform: Shape 13"/>
                        <wps:cNvSpPr>
                          <a:spLocks/>
                        </wps:cNvSpPr>
                        <wps:spPr bwMode="auto">
                          <a:xfrm rot="18665259">
                            <a:off x="792298" y="1147102"/>
                            <a:ext cx="3520704" cy="1226500"/>
                          </a:xfrm>
                          <a:custGeom>
                            <a:avLst/>
                            <a:gdLst>
                              <a:gd name="T0" fmla="*/ 0 w 4257675"/>
                              <a:gd name="T1" fmla="*/ 0 h 1305478"/>
                              <a:gd name="T2" fmla="*/ 86641 w 4257675"/>
                              <a:gd name="T3" fmla="*/ 80533 h 1305478"/>
                              <a:gd name="T4" fmla="*/ 173282 w 4257675"/>
                              <a:gd name="T5" fmla="*/ 152118 h 1305478"/>
                              <a:gd name="T6" fmla="*/ 244170 w 4257675"/>
                              <a:gd name="T7" fmla="*/ 196858 h 1305478"/>
                              <a:gd name="T8" fmla="*/ 299306 w 4257675"/>
                              <a:gd name="T9" fmla="*/ 214754 h 1305478"/>
                              <a:gd name="T10" fmla="*/ 346564 w 4257675"/>
                              <a:gd name="T11" fmla="*/ 241598 h 1305478"/>
                              <a:gd name="T12" fmla="*/ 409576 w 4257675"/>
                              <a:gd name="T13" fmla="*/ 268443 h 1305478"/>
                              <a:gd name="T14" fmla="*/ 433205 w 4257675"/>
                              <a:gd name="T15" fmla="*/ 286339 h 1305478"/>
                              <a:gd name="T16" fmla="*/ 488341 w 4257675"/>
                              <a:gd name="T17" fmla="*/ 304235 h 1305478"/>
                              <a:gd name="T18" fmla="*/ 511970 w 4257675"/>
                              <a:gd name="T19" fmla="*/ 322131 h 1305478"/>
                              <a:gd name="T20" fmla="*/ 559229 w 4257675"/>
                              <a:gd name="T21" fmla="*/ 340027 h 1305478"/>
                              <a:gd name="T22" fmla="*/ 606487 w 4257675"/>
                              <a:gd name="T23" fmla="*/ 366872 h 1305478"/>
                              <a:gd name="T24" fmla="*/ 661623 w 4257675"/>
                              <a:gd name="T25" fmla="*/ 411612 h 1305478"/>
                              <a:gd name="T26" fmla="*/ 724634 w 4257675"/>
                              <a:gd name="T27" fmla="*/ 429508 h 1305478"/>
                              <a:gd name="T28" fmla="*/ 748264 w 4257675"/>
                              <a:gd name="T29" fmla="*/ 447405 h 1305478"/>
                              <a:gd name="T30" fmla="*/ 890040 w 4257675"/>
                              <a:gd name="T31" fmla="*/ 465301 h 1305478"/>
                              <a:gd name="T32" fmla="*/ 968805 w 4257675"/>
                              <a:gd name="T33" fmla="*/ 483197 h 1305478"/>
                              <a:gd name="T34" fmla="*/ 1016063 w 4257675"/>
                              <a:gd name="T35" fmla="*/ 492145 h 1305478"/>
                              <a:gd name="T36" fmla="*/ 1173593 w 4257675"/>
                              <a:gd name="T37" fmla="*/ 510041 h 1305478"/>
                              <a:gd name="T38" fmla="*/ 1457145 w 4257675"/>
                              <a:gd name="T39" fmla="*/ 518989 h 1305478"/>
                              <a:gd name="T40" fmla="*/ 1496528 w 4257675"/>
                              <a:gd name="T41" fmla="*/ 527937 h 1305478"/>
                              <a:gd name="T42" fmla="*/ 1528033 w 4257675"/>
                              <a:gd name="T43" fmla="*/ 536885 h 1305478"/>
                              <a:gd name="T44" fmla="*/ 1591045 w 4257675"/>
                              <a:gd name="T45" fmla="*/ 545834 h 1305478"/>
                              <a:gd name="T46" fmla="*/ 1646180 w 4257675"/>
                              <a:gd name="T47" fmla="*/ 572678 h 1305478"/>
                              <a:gd name="T48" fmla="*/ 1740698 w 4257675"/>
                              <a:gd name="T49" fmla="*/ 599522 h 1305478"/>
                              <a:gd name="T50" fmla="*/ 1787957 w 4257675"/>
                              <a:gd name="T51" fmla="*/ 617418 h 1305478"/>
                              <a:gd name="T52" fmla="*/ 1811586 w 4257675"/>
                              <a:gd name="T53" fmla="*/ 626366 h 1305478"/>
                              <a:gd name="T54" fmla="*/ 1866721 w 4257675"/>
                              <a:gd name="T55" fmla="*/ 653211 h 1305478"/>
                              <a:gd name="T56" fmla="*/ 1921856 w 4257675"/>
                              <a:gd name="T57" fmla="*/ 689003 h 1305478"/>
                              <a:gd name="T58" fmla="*/ 1945486 w 4257675"/>
                              <a:gd name="T59" fmla="*/ 697951 h 1305478"/>
                              <a:gd name="T60" fmla="*/ 1976992 w 4257675"/>
                              <a:gd name="T61" fmla="*/ 715847 h 1305478"/>
                              <a:gd name="T62" fmla="*/ 2000621 w 4257675"/>
                              <a:gd name="T63" fmla="*/ 724795 h 1305478"/>
                              <a:gd name="T64" fmla="*/ 2040003 w 4257675"/>
                              <a:gd name="T65" fmla="*/ 742692 h 1305478"/>
                              <a:gd name="T66" fmla="*/ 2103015 w 4257675"/>
                              <a:gd name="T67" fmla="*/ 760588 h 1305478"/>
                              <a:gd name="T68" fmla="*/ 2126644 w 4257675"/>
                              <a:gd name="T69" fmla="*/ 769536 h 1305478"/>
                              <a:gd name="T70" fmla="*/ 2181780 w 4257675"/>
                              <a:gd name="T71" fmla="*/ 778484 h 1305478"/>
                              <a:gd name="T72" fmla="*/ 2268421 w 4257675"/>
                              <a:gd name="T73" fmla="*/ 796380 h 1305478"/>
                              <a:gd name="T74" fmla="*/ 2315679 w 4257675"/>
                              <a:gd name="T75" fmla="*/ 805328 h 1305478"/>
                              <a:gd name="T76" fmla="*/ 2370815 w 4257675"/>
                              <a:gd name="T77" fmla="*/ 814276 h 1305478"/>
                              <a:gd name="T78" fmla="*/ 2425950 w 4257675"/>
                              <a:gd name="T79" fmla="*/ 832172 h 1305478"/>
                              <a:gd name="T80" fmla="*/ 2457456 w 4257675"/>
                              <a:gd name="T81" fmla="*/ 841121 h 1305478"/>
                              <a:gd name="T82" fmla="*/ 2481085 w 4257675"/>
                              <a:gd name="T83" fmla="*/ 859017 h 1305478"/>
                              <a:gd name="T84" fmla="*/ 2559850 w 4257675"/>
                              <a:gd name="T85" fmla="*/ 885861 h 1305478"/>
                              <a:gd name="T86" fmla="*/ 2622861 w 4257675"/>
                              <a:gd name="T87" fmla="*/ 921653 h 1305478"/>
                              <a:gd name="T88" fmla="*/ 2670120 w 4257675"/>
                              <a:gd name="T89" fmla="*/ 939550 h 1305478"/>
                              <a:gd name="T90" fmla="*/ 2717379 w 4257675"/>
                              <a:gd name="T91" fmla="*/ 966394 h 1305478"/>
                              <a:gd name="T92" fmla="*/ 2748885 w 4257675"/>
                              <a:gd name="T93" fmla="*/ 984290 h 1305478"/>
                              <a:gd name="T94" fmla="*/ 2796144 w 4257675"/>
                              <a:gd name="T95" fmla="*/ 1002186 h 1305478"/>
                              <a:gd name="T96" fmla="*/ 2859155 w 4257675"/>
                              <a:gd name="T97" fmla="*/ 1029030 h 1305478"/>
                              <a:gd name="T98" fmla="*/ 2922167 w 4257675"/>
                              <a:gd name="T99" fmla="*/ 1064823 h 1305478"/>
                              <a:gd name="T100" fmla="*/ 2961549 w 4257675"/>
                              <a:gd name="T101" fmla="*/ 1073771 h 1305478"/>
                              <a:gd name="T102" fmla="*/ 3008808 w 4257675"/>
                              <a:gd name="T103" fmla="*/ 1091667 h 1305478"/>
                              <a:gd name="T104" fmla="*/ 3063943 w 4257675"/>
                              <a:gd name="T105" fmla="*/ 1109563 h 1305478"/>
                              <a:gd name="T106" fmla="*/ 3111202 w 4257675"/>
                              <a:gd name="T107" fmla="*/ 1118511 h 1305478"/>
                              <a:gd name="T108" fmla="*/ 3142708 w 4257675"/>
                              <a:gd name="T109" fmla="*/ 1127459 h 1305478"/>
                              <a:gd name="T110" fmla="*/ 3221472 w 4257675"/>
                              <a:gd name="T111" fmla="*/ 1136408 h 1305478"/>
                              <a:gd name="T112" fmla="*/ 3245102 w 4257675"/>
                              <a:gd name="T113" fmla="*/ 1145356 h 1305478"/>
                              <a:gd name="T114" fmla="*/ 3371125 w 4257675"/>
                              <a:gd name="T115" fmla="*/ 1172200 h 1305478"/>
                              <a:gd name="T116" fmla="*/ 3418384 w 4257675"/>
                              <a:gd name="T117" fmla="*/ 1190096 h 1305478"/>
                              <a:gd name="T118" fmla="*/ 3449890 w 4257675"/>
                              <a:gd name="T119" fmla="*/ 1199044 h 1305478"/>
                              <a:gd name="T120" fmla="*/ 3505025 w 4257675"/>
                              <a:gd name="T121" fmla="*/ 1225888 h 1305478"/>
                              <a:gd name="T122" fmla="*/ 3520778 w 4257675"/>
                              <a:gd name="T123" fmla="*/ 1225888 h 1305478"/>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a:ln w="6350">
                            <a:solidFill>
                              <a:schemeClr val="accent2">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Straight Connector 14"/>
                        <wps:cNvCnPr>
                          <a:cxnSpLocks noChangeShapeType="1"/>
                        </wps:cNvCnPr>
                        <wps:spPr bwMode="auto">
                          <a:xfrm>
                            <a:off x="904800" y="657201"/>
                            <a:ext cx="19100" cy="2208703"/>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0" name="Text Box 16"/>
                        <wps:cNvSpPr txBox="1">
                          <a:spLocks noChangeArrowheads="1"/>
                        </wps:cNvSpPr>
                        <wps:spPr bwMode="auto">
                          <a:xfrm>
                            <a:off x="128016" y="3042304"/>
                            <a:ext cx="896112" cy="524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A342C2" w14:textId="77777777" w:rsidR="005821DE" w:rsidRDefault="005821DE" w:rsidP="005821DE">
                              <w:pPr>
                                <w:jc w:val="center"/>
                                <w:rPr>
                                  <w:sz w:val="16"/>
                                </w:rPr>
                              </w:pPr>
                              <w:r>
                                <w:rPr>
                                  <w:sz w:val="16"/>
                                </w:rPr>
                                <w:t>T1: Trigger neighbour cell measurements</w:t>
                              </w:r>
                            </w:p>
                          </w:txbxContent>
                        </wps:txbx>
                        <wps:bodyPr rot="0" vert="horz" wrap="square" lIns="91440" tIns="45720" rIns="91440" bIns="45720" anchor="t" anchorCtr="0" upright="1">
                          <a:noAutofit/>
                        </wps:bodyPr>
                      </wps:wsp>
                      <wps:wsp>
                        <wps:cNvPr id="11" name="Straight Arrow Connector 17"/>
                        <wps:cNvCnPr>
                          <a:cxnSpLocks noChangeShapeType="1"/>
                          <a:stCxn id="10" idx="0"/>
                        </wps:cNvCnPr>
                        <wps:spPr bwMode="auto">
                          <a:xfrm flipV="1">
                            <a:off x="576072" y="2876404"/>
                            <a:ext cx="357428" cy="1659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 name="Straight Connector 18"/>
                        <wps:cNvCnPr>
                          <a:cxnSpLocks noChangeShapeType="1"/>
                        </wps:cNvCnPr>
                        <wps:spPr bwMode="auto">
                          <a:xfrm>
                            <a:off x="1717100" y="2447803"/>
                            <a:ext cx="0" cy="438201"/>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3" name="Straight Connector 19"/>
                        <wps:cNvCnPr>
                          <a:cxnSpLocks noChangeShapeType="1"/>
                        </wps:cNvCnPr>
                        <wps:spPr bwMode="auto">
                          <a:xfrm>
                            <a:off x="3181400" y="2008702"/>
                            <a:ext cx="0" cy="867701"/>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4" name="Text Box 16"/>
                        <wps:cNvSpPr txBox="1">
                          <a:spLocks noChangeArrowheads="1"/>
                        </wps:cNvSpPr>
                        <wps:spPr bwMode="auto">
                          <a:xfrm>
                            <a:off x="1097280" y="3042304"/>
                            <a:ext cx="1237488" cy="562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397503E"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T2: Set-up beam level L3 filtering of neighbor cell A’s beams.</w:t>
                              </w:r>
                            </w:p>
                          </w:txbxContent>
                        </wps:txbx>
                        <wps:bodyPr rot="0" vert="horz" wrap="square" lIns="91440" tIns="45720" rIns="91440" bIns="45720" anchor="t" anchorCtr="0" upright="1">
                          <a:noAutofit/>
                        </wps:bodyPr>
                      </wps:wsp>
                      <wps:wsp>
                        <wps:cNvPr id="15" name="Straight Arrow Connector 21"/>
                        <wps:cNvCnPr>
                          <a:cxnSpLocks noChangeShapeType="1"/>
                          <a:stCxn id="14" idx="0"/>
                        </wps:cNvCnPr>
                        <wps:spPr bwMode="auto">
                          <a:xfrm flipH="1" flipV="1">
                            <a:off x="1707200" y="2886004"/>
                            <a:ext cx="8824" cy="1563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22"/>
                        <wps:cNvCnPr>
                          <a:cxnSpLocks noChangeShapeType="1"/>
                        </wps:cNvCnPr>
                        <wps:spPr bwMode="auto">
                          <a:xfrm>
                            <a:off x="1707200" y="1461802"/>
                            <a:ext cx="0" cy="971501"/>
                          </a:xfrm>
                          <a:prstGeom prst="straightConnector1">
                            <a:avLst/>
                          </a:prstGeom>
                          <a:noFill/>
                          <a:ln w="635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16"/>
                        <wps:cNvSpPr txBox="1">
                          <a:spLocks noChangeArrowheads="1"/>
                        </wps:cNvSpPr>
                        <wps:spPr bwMode="auto">
                          <a:xfrm>
                            <a:off x="933500" y="1656202"/>
                            <a:ext cx="829700" cy="562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37909E" w14:textId="77777777" w:rsidR="005821DE" w:rsidRPr="005821DE" w:rsidRDefault="005821DE" w:rsidP="005821DE">
                              <w:pPr>
                                <w:pStyle w:val="NormalWeb"/>
                                <w:overflowPunct w:val="0"/>
                                <w:spacing w:before="0" w:beforeAutospacing="0" w:after="120" w:afterAutospacing="0"/>
                                <w:jc w:val="right"/>
                                <w:rPr>
                                  <w:lang w:val="en-US"/>
                                </w:rPr>
                              </w:pPr>
                              <w:r w:rsidRPr="005821DE">
                                <w:rPr>
                                  <w:rFonts w:ascii="Arial" w:eastAsia="Times New Roman" w:hAnsi="Arial"/>
                                  <w:sz w:val="16"/>
                                  <w:szCs w:val="16"/>
                                  <w:lang w:val="en-US"/>
                                </w:rPr>
                                <w:t xml:space="preserve">Cell-A within ‘Y’ dB of serving cell </w:t>
                              </w:r>
                            </w:p>
                          </w:txbxContent>
                        </wps:txbx>
                        <wps:bodyPr rot="0" vert="horz" wrap="square" lIns="91440" tIns="45720" rIns="91440" bIns="45720" anchor="t" anchorCtr="0" upright="1">
                          <a:noAutofit/>
                        </wps:bodyPr>
                      </wps:wsp>
                      <wps:wsp>
                        <wps:cNvPr id="18" name="Text Box 16"/>
                        <wps:cNvSpPr txBox="1">
                          <a:spLocks noChangeArrowheads="1"/>
                        </wps:cNvSpPr>
                        <wps:spPr bwMode="auto">
                          <a:xfrm>
                            <a:off x="3170800" y="1418202"/>
                            <a:ext cx="829300" cy="561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59B905D" w14:textId="77777777" w:rsidR="005821DE" w:rsidRPr="005821DE" w:rsidRDefault="005821DE" w:rsidP="005821DE">
                              <w:pPr>
                                <w:pStyle w:val="NormalWeb"/>
                                <w:overflowPunct w:val="0"/>
                                <w:spacing w:before="0" w:beforeAutospacing="0" w:after="120" w:afterAutospacing="0"/>
                                <w:rPr>
                                  <w:lang w:val="en-US"/>
                                </w:rPr>
                              </w:pPr>
                              <w:r w:rsidRPr="005821DE">
                                <w:rPr>
                                  <w:rFonts w:ascii="Arial" w:eastAsia="Times New Roman" w:hAnsi="Arial"/>
                                  <w:sz w:val="16"/>
                                  <w:szCs w:val="16"/>
                                  <w:lang w:val="en-US"/>
                                </w:rPr>
                                <w:t>Cell-A better than serving cell by A3 offset+CIO</w:t>
                              </w:r>
                            </w:p>
                          </w:txbxContent>
                        </wps:txbx>
                        <wps:bodyPr rot="0" vert="horz" wrap="square" lIns="91440" tIns="45720" rIns="91440" bIns="45720" anchor="t" anchorCtr="0" upright="1">
                          <a:noAutofit/>
                        </wps:bodyPr>
                      </wps:wsp>
                      <wps:wsp>
                        <wps:cNvPr id="19" name="Straight Arrow Connector 25"/>
                        <wps:cNvCnPr>
                          <a:cxnSpLocks noChangeShapeType="1"/>
                          <a:stCxn id="8" idx="40"/>
                          <a:endCxn id="4" idx="37"/>
                        </wps:cNvCnPr>
                        <wps:spPr bwMode="auto">
                          <a:xfrm flipH="1">
                            <a:off x="3181400" y="1384702"/>
                            <a:ext cx="1100" cy="607401"/>
                          </a:xfrm>
                          <a:prstGeom prst="straightConnector1">
                            <a:avLst/>
                          </a:prstGeom>
                          <a:noFill/>
                          <a:ln w="635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Text Box 16"/>
                        <wps:cNvSpPr txBox="1">
                          <a:spLocks noChangeArrowheads="1"/>
                        </wps:cNvSpPr>
                        <wps:spPr bwMode="auto">
                          <a:xfrm>
                            <a:off x="2609088" y="3075604"/>
                            <a:ext cx="1499616" cy="561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00C6FA"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T3: Trigger A3 event and report both cell level and beam level measurements</w:t>
                              </w:r>
                            </w:p>
                          </w:txbxContent>
                        </wps:txbx>
                        <wps:bodyPr rot="0" vert="horz" wrap="square" lIns="91440" tIns="45720" rIns="91440" bIns="45720" anchor="t" anchorCtr="0" upright="1">
                          <a:noAutofit/>
                        </wps:bodyPr>
                      </wps:wsp>
                      <wps:wsp>
                        <wps:cNvPr id="21" name="Straight Arrow Connector 27"/>
                        <wps:cNvCnPr>
                          <a:cxnSpLocks noChangeShapeType="1"/>
                          <a:stCxn id="20" idx="0"/>
                        </wps:cNvCnPr>
                        <wps:spPr bwMode="auto">
                          <a:xfrm flipH="1" flipV="1">
                            <a:off x="3182500" y="2876404"/>
                            <a:ext cx="176396" cy="1992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3" name="Text Box 11"/>
                        <wps:cNvSpPr txBox="1">
                          <a:spLocks noChangeArrowheads="1"/>
                        </wps:cNvSpPr>
                        <wps:spPr bwMode="auto">
                          <a:xfrm>
                            <a:off x="171924" y="485701"/>
                            <a:ext cx="465455"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3DD0107" w14:textId="77777777" w:rsidR="005821DE" w:rsidRPr="005821DE" w:rsidRDefault="005821DE" w:rsidP="005821DE">
                              <w:pPr>
                                <w:pStyle w:val="NormalWeb"/>
                                <w:overflowPunct w:val="0"/>
                                <w:spacing w:before="0" w:beforeAutospacing="0" w:after="120" w:afterAutospacing="0" w:line="254" w:lineRule="auto"/>
                                <w:jc w:val="right"/>
                                <w:rPr>
                                  <w:lang w:val="en-US"/>
                                </w:rPr>
                              </w:pPr>
                              <w:r>
                                <w:rPr>
                                  <w:rFonts w:ascii="Arial" w:eastAsia="Times New Roman" w:hAnsi="Arial"/>
                                  <w:sz w:val="16"/>
                                  <w:szCs w:val="16"/>
                                  <w:lang w:val="en-US"/>
                                </w:rPr>
                                <w:t>RSRP</w:t>
                              </w:r>
                            </w:p>
                          </w:txbxContent>
                        </wps:txbx>
                        <wps:bodyPr rot="0" vert="horz" wrap="none" lIns="91440" tIns="45720" rIns="91440" bIns="45720" anchor="t" anchorCtr="0" upright="1">
                          <a:noAutofit/>
                        </wps:bodyPr>
                      </wps:wsp>
                    </wpc:wpc>
                  </a:graphicData>
                </a:graphic>
              </wp:inline>
            </w:drawing>
          </mc:Choice>
          <mc:Fallback>
            <w:pict>
              <v:group id="Canvas 22" o:spid="_x0000_s1026" editas="canvas" style="width:6in;height:326.15pt;mso-position-horizontal-relative:char;mso-position-vertical-relative:line" coordsize="54864,41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1421;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4" o:spid="_x0000_s1028" type="#_x0000_t32" style="position:absolute;left:6191;top:4857;width:95;height:240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" strokecolor="#5b9bd5 [3204]" strokeweight=".5pt">
                  <v:stroke endarrow="block" joinstyle="miter"/>
                </v:shape>
                <v:shape id="Straight Arrow Connector 6" o:spid="_x0000_s1029" type="#_x0000_t32" style="position:absolute;left:6191;top:28765;width:47149;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" strokecolor="#5b9bd5 [3204]" strokeweight=".5pt">
                  <v:stroke endarrow="block" joinstyle="miter"/>
                </v:shape>
                <v:shape id="Freeform: Shape 9" o:spid="_x0000_s1030" style="position:absolute;left:6191;top:6286;width:38957;height:20764;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1f4d78 [1604]" strokeweight="1pt">
                  <v:stroke joinstyle="miter"/>
                  <v:path arrowok="t" o:connecttype="custom" o:connectlocs="0,0;87718,216870;175435,409646;247204,530129;303024,578323;350870,650613;414665,722903;438588,771097;494408,819290;518331,867483;566177,915678;614023,987968;669843,1108452;733638,1156645;757561,1204838;901098,1253033;980842,1301226;1028688,1325323;1188174,1373516;1475250,1397614;1515121,1421710;1547018,1445807;1610813,1469903;1666633,1542195;1762325,1614484;1810171,1662677;1834094,1686774;1889915,1759065;1945735,1855451;1969657,1879549;2001554,1927742;2025478,1951839;2065350,2000032;2129144,2048227;2153066,2072323;2208887,2096420;2296604,2144613;2344451,2168709;2400271,2192808;2456091,2241001;2487989,2265097;2511912,2313290;2591654,2385582;2655449,2481968;2703295,2530162;2751141,2602452;2783039,2650645;2830884,2698840;2894678,2771129;2958474,2867517;2998345,2891614;3046191,2939807;3102011,2988000;3149857,3012098;3181754,3036195;3261498,3060291;3285421,3084388;3413010,3156679;3460856,3204872;3492753,3228968;3548573,3301258;3564522,3301258" o:connectangles="0,0,0,0,0,0,0,0,0,0,0,0,0,0,0,0,0,0,0,0,0,0,0,0,0,0,0,0,0,0,0,0,0,0,0,0,0,0,0,0,0,0,0,0,0,0,0,0,0,0,0,0,0,0,0,0,0,0,0,0,0,0"/>
                </v:shape>
                <v:line id="Straight Connector 10" o:spid="_x0000_s1031" style="position:absolute;visibility:visible;mso-wrap-style:square" from="6381,9715" to="49149,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" strokecolor="black [3213]" strokeweight=".5pt">
                  <v:stroke dashstyle="dashDot" joinstyle="miter"/>
                </v:line>
                <v:shapetype id="_x0000_t202" coordsize="21600,21600" o:spt="202" path="m,l,21600r21600,l21600,xe">
                  <v:stroke joinstyle="miter"/>
                  <v:path gradientshapeok="t" o:connecttype="rect"/>
                </v:shapetype>
                <v:shape id="Text Box 11" o:spid="_x0000_s1032" type="#_x0000_t202" style="position:absolute;top:8572;width:662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" filled="f" stroked="f" strokeweight=".5pt">
                  <v:textbox>
                    <w:txbxContent>
                      <w:p w14:paraId="5DE67FE1" w14:textId="77777777" w:rsidR="005821DE" w:rsidRDefault="005821DE" w:rsidP="005821DE">
                        <w:pPr>
                          <w:rPr>
                            <w:sz w:val="16"/>
                          </w:rPr>
                        </w:pPr>
                        <w:r>
                          <w:rPr>
                            <w:sz w:val="16"/>
                          </w:rPr>
                          <w:t>s-Measure</w:t>
                        </w:r>
                      </w:p>
                    </w:txbxContent>
                  </v:textbox>
                </v:shape>
                <v:shape id="Text Box 11" o:spid="_x0000_s1033" type="#_x0000_t202" style="position:absolute;left:49707;top:28860;width:3747;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14:paraId="4AA2FADE" w14:textId="77777777" w:rsidR="005821DE" w:rsidRDefault="005821DE" w:rsidP="005821DE">
                        <w:pPr>
                          <w:pStyle w:val="NormalWeb"/>
                          <w:overflowPunct w:val="0"/>
                          <w:spacing w:before="0" w:beforeAutospacing="0" w:after="120" w:afterAutospacing="0"/>
                          <w:jc w:val="both"/>
                        </w:pPr>
                        <w:r>
                          <w:rPr>
                            <w:rFonts w:ascii="Arial" w:eastAsia="Times New Roman" w:hAnsi="Arial"/>
                            <w:sz w:val="16"/>
                            <w:szCs w:val="16"/>
                          </w:rPr>
                          <w:t>time</w:t>
                        </w:r>
                      </w:p>
                    </w:txbxContent>
                  </v:textbox>
                </v:shape>
                <v:shape id="Freeform: Shape 13" o:spid="_x0000_s1034" style="position:absolute;left:7923;top:11471;width:35207;height:12265;rotation:-3205520fd;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ed7d31 [3205]" strokeweight=".5pt">
                  <v:stroke joinstyle="miter"/>
                  <v:path arrowok="t" o:connecttype="custom" o:connectlocs="0,0;71644,75661;143288,142915;201906,184949;247498,201762;286576,226982;338682,252203;358221,269016;403813,285830;423352,302643;462431,319456;501509,344677;547101,386711;599205,403524;618745,420338;735981,437152;801112,453965;840190,462372;970453,479185;1204924,487592;1237490,495998;1263542,504405;1315647,512812;1361239,538032;1439396,563252;1478475,580066;1498014,588472;1543606,613693;1589197,647320;1608737,655727;1634790,672540;1654329,680947;1686894,697761;1738999,714574;1758538,722981;1804131,731388;1875775,748201;1914853,756608;1960445,765014;2006037,781828;2032089,790235;2051628,807049;2116760,832269;2168864,865895;2207943,882710;2247021,907930;2273074,924743;2312153,941556;2364257,966776;2416362,1000404;2448928,1008811;2488006,1025624;2533598,1042437;2572677,1050844;2598729,1059251;2663860,1067658;2683400,1076065;2787609,1101285;2826688,1118098;2852740,1126505;2898332,1151725;2911358,1151725" o:connectangles="0,0,0,0,0,0,0,0,0,0,0,0,0,0,0,0,0,0,0,0,0,0,0,0,0,0,0,0,0,0,0,0,0,0,0,0,0,0,0,0,0,0,0,0,0,0,0,0,0,0,0,0,0,0,0,0,0,0,0,0,0,0"/>
                </v:shape>
                <v:line id="Straight Connector 14" o:spid="_x0000_s1035" style="position:absolute;visibility:visible;mso-wrap-style:square" from="9048,6572" to="9239,2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" strokecolor="black [3213]" strokeweight=".5pt">
                  <v:stroke dashstyle="dashDot" joinstyle="miter"/>
                </v:line>
                <v:shape id="Text Box 16" o:spid="_x0000_s1036" type="#_x0000_t202" style="position:absolute;left:1280;top:30423;width:8961;height:5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1EA342C2" w14:textId="77777777" w:rsidR="005821DE" w:rsidRDefault="005821DE" w:rsidP="005821DE">
                        <w:pPr>
                          <w:jc w:val="center"/>
                          <w:rPr>
                            <w:sz w:val="16"/>
                          </w:rPr>
                        </w:pPr>
                        <w:r>
                          <w:rPr>
                            <w:sz w:val="16"/>
                          </w:rPr>
                          <w:t>T1: Trigger neighbour cell measurements</w:t>
                        </w:r>
                      </w:p>
                    </w:txbxContent>
                  </v:textbox>
                </v:shape>
                <v:shape id="Straight Arrow Connector 17" o:spid="_x0000_s1037" type="#_x0000_t32" style="position:absolute;left:5760;top:28764;width:3575;height:16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" strokecolor="#5b9bd5 [3204]" strokeweight=".5pt">
                  <v:stroke endarrow="block" joinstyle="miter"/>
                </v:shape>
                <v:line id="Straight Connector 18" o:spid="_x0000_s1038" style="position:absolute;visibility:visible;mso-wrap-style:square" from="17171,24478" to="17171,28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" strokecolor="black [3213]" strokeweight=".5pt">
                  <v:stroke dashstyle="dashDot" joinstyle="miter"/>
                </v:line>
                <v:line id="Straight Connector 19" o:spid="_x0000_s1039" style="position:absolute;visibility:visible;mso-wrap-style:square" from="31814,20087" to="31814,2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" strokecolor="black [3213]" strokeweight=".5pt">
                  <v:stroke dashstyle="dashDot" joinstyle="miter"/>
                </v:line>
                <v:shape id="Text Box 16" o:spid="_x0000_s1040" type="#_x0000_t202" style="position:absolute;left:10972;top:30423;width:12375;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1397503E"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T2: Set-up beam level L3 filtering of neighbor cell A’s beams.</w:t>
                        </w:r>
                      </w:p>
                    </w:txbxContent>
                  </v:textbox>
                </v:shape>
                <v:shape id="Straight Arrow Connector 21" o:spid="_x0000_s1041" type="#_x0000_t32" style="position:absolute;left:17072;top:28860;width:88;height:15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" strokecolor="#5b9bd5 [3204]" strokeweight=".5pt">
                  <v:stroke endarrow="block" joinstyle="miter"/>
                </v:shape>
                <v:shape id="Straight Arrow Connector 22" o:spid="_x0000_s1042" type="#_x0000_t32" style="position:absolute;left:17072;top:14618;width:0;height:9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" strokecolor="#5b9bd5 [3204]" strokeweight=".5pt">
                  <v:stroke startarrow="block" endarrow="block" joinstyle="miter"/>
                </v:shape>
                <v:shape id="Text Box 16" o:spid="_x0000_s1043" type="#_x0000_t202" style="position:absolute;left:9335;top:16562;width:8297;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7437909E" w14:textId="77777777" w:rsidR="005821DE" w:rsidRPr="005821DE" w:rsidRDefault="005821DE" w:rsidP="005821DE">
                        <w:pPr>
                          <w:pStyle w:val="NormalWeb"/>
                          <w:overflowPunct w:val="0"/>
                          <w:spacing w:before="0" w:beforeAutospacing="0" w:after="120" w:afterAutospacing="0"/>
                          <w:jc w:val="right"/>
                          <w:rPr>
                            <w:lang w:val="en-US"/>
                          </w:rPr>
                        </w:pPr>
                        <w:r w:rsidRPr="005821DE">
                          <w:rPr>
                            <w:rFonts w:ascii="Arial" w:eastAsia="Times New Roman" w:hAnsi="Arial"/>
                            <w:sz w:val="16"/>
                            <w:szCs w:val="16"/>
                            <w:lang w:val="en-US"/>
                          </w:rPr>
                          <w:t xml:space="preserve">Cell-A within ‘Y’ dB of serving cell </w:t>
                        </w:r>
                      </w:p>
                    </w:txbxContent>
                  </v:textbox>
                </v:shape>
                <v:shape id="Text Box 16" o:spid="_x0000_s1044" type="#_x0000_t202" style="position:absolute;left:31708;top:14182;width:8293;height:5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159B905D" w14:textId="77777777" w:rsidR="005821DE" w:rsidRPr="005821DE" w:rsidRDefault="005821DE" w:rsidP="005821DE">
                        <w:pPr>
                          <w:pStyle w:val="NormalWeb"/>
                          <w:overflowPunct w:val="0"/>
                          <w:spacing w:before="0" w:beforeAutospacing="0" w:after="120" w:afterAutospacing="0"/>
                          <w:rPr>
                            <w:lang w:val="en-US"/>
                          </w:rPr>
                        </w:pPr>
                        <w:r w:rsidRPr="005821DE">
                          <w:rPr>
                            <w:rFonts w:ascii="Arial" w:eastAsia="Times New Roman" w:hAnsi="Arial"/>
                            <w:sz w:val="16"/>
                            <w:szCs w:val="16"/>
                            <w:lang w:val="en-US"/>
                          </w:rPr>
                          <w:t>Cell-A better than serving cell by A3 offset+CIO</w:t>
                        </w:r>
                      </w:p>
                    </w:txbxContent>
                  </v:textbox>
                </v:shape>
                <v:shape id="Straight Arrow Connector 25" o:spid="_x0000_s1045" type="#_x0000_t32" style="position:absolute;left:31814;top:13847;width:11;height:60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" strokecolor="#5b9bd5 [3204]" strokeweight=".5pt">
                  <v:stroke startarrow="block" endarrow="block" joinstyle="miter"/>
                </v:shape>
                <v:shape id="Text Box 16" o:spid="_x0000_s1046" type="#_x0000_t202" style="position:absolute;left:26090;top:30756;width:14997;height:5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4200C6FA"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T3: Trigger A3 event and report both cell level and beam level measurements</w:t>
                        </w:r>
                      </w:p>
                    </w:txbxContent>
                  </v:textbox>
                </v:shape>
                <v:shape id="Straight Arrow Connector 27" o:spid="_x0000_s1047" type="#_x0000_t32" style="position:absolute;left:31825;top:28764;width:1763;height:19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5b9bd5 [3204]" strokeweight=".5pt">
                  <v:stroke endarrow="block" joinstyle="miter"/>
                </v:shape>
                <v:shape id="Text Box 11" o:spid="_x0000_s1048" type="#_x0000_t202" style="position:absolute;left:1719;top:4857;width:4654;height:37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43DD0107" w14:textId="77777777" w:rsidR="005821DE" w:rsidRPr="005821DE" w:rsidRDefault="005821DE" w:rsidP="005821DE">
                        <w:pPr>
                          <w:pStyle w:val="NormalWeb"/>
                          <w:overflowPunct w:val="0"/>
                          <w:spacing w:before="0" w:beforeAutospacing="0" w:after="120" w:afterAutospacing="0" w:line="254" w:lineRule="auto"/>
                          <w:jc w:val="right"/>
                          <w:rPr>
                            <w:lang w:val="en-US"/>
                          </w:rPr>
                        </w:pPr>
                        <w:r>
                          <w:rPr>
                            <w:rFonts w:ascii="Arial" w:eastAsia="Times New Roman" w:hAnsi="Arial"/>
                            <w:sz w:val="16"/>
                            <w:szCs w:val="16"/>
                            <w:lang w:val="en-US"/>
                          </w:rPr>
                          <w:t>RSRP</w:t>
                        </w:r>
                      </w:p>
                    </w:txbxContent>
                  </v:textbox>
                </v:shape>
                <w10:anchorlock/>
              </v:group>
            </w:pict>
          </mc:Fallback>
        </mc:AlternateContent>
      </w:r>
    </w:p>
    <w:p w14:paraId="107D34D9" w14:textId="77777777" w:rsidR="005821DE" w:rsidRDefault="005821DE" w:rsidP="005821DE">
      <w:pPr>
        <w:pStyle w:val="Caption"/>
      </w:pPr>
      <w:bookmarkStart w:id="15" w:name="_Ref503189377"/>
      <w:r>
        <w:t xml:space="preserve">Figure </w:t>
      </w:r>
      <w:r>
        <w:fldChar w:fldCharType="begin"/>
      </w:r>
      <w:r>
        <w:instrText xml:space="preserve"> SEQ Figure \* ARABIC </w:instrText>
      </w:r>
      <w:r>
        <w:fldChar w:fldCharType="separate"/>
      </w:r>
      <w:r>
        <w:rPr>
          <w:noProof/>
        </w:rPr>
        <w:t>2</w:t>
      </w:r>
      <w:r>
        <w:rPr>
          <w:noProof/>
        </w:rPr>
        <w:fldChar w:fldCharType="end"/>
      </w:r>
      <w:bookmarkEnd w:id="15"/>
      <w:r w:rsidR="00FE66B3">
        <w:t xml:space="preserve"> : How to set </w:t>
      </w:r>
      <w:r>
        <w:t>up beam level filtering, using A3 event as an example</w:t>
      </w:r>
    </w:p>
    <w:p w14:paraId="2E61315D" w14:textId="77777777" w:rsidR="005821DE" w:rsidRDefault="005821DE" w:rsidP="00FE66B3">
      <w:pPr>
        <w:pStyle w:val="Observation"/>
      </w:pPr>
      <w:bookmarkStart w:id="16" w:name="_Toc503189952"/>
      <w:bookmarkStart w:id="17" w:name="_Toc503193403"/>
      <w:bookmarkStart w:id="18" w:name="_Toc503452903"/>
      <w:bookmarkStart w:id="19" w:name="_Toc503452953"/>
      <w:r>
        <w:t>By performing beam level filtering only for those cells whose cell level measurements are close to satisfying the event triggering criterion, the UE shall perform the beam level measurements towards relevant cells and at relevant times only.</w:t>
      </w:r>
      <w:bookmarkEnd w:id="16"/>
      <w:bookmarkEnd w:id="17"/>
      <w:bookmarkEnd w:id="18"/>
      <w:bookmarkEnd w:id="19"/>
    </w:p>
    <w:p w14:paraId="61AF9007" w14:textId="77777777" w:rsidR="005821DE" w:rsidRDefault="005821DE" w:rsidP="00FE66B3">
      <w:pPr>
        <w:pStyle w:val="Proposal"/>
      </w:pPr>
      <w:bookmarkStart w:id="20" w:name="_Toc503189965"/>
      <w:bookmarkStart w:id="21" w:name="_Toc503193406"/>
      <w:bookmarkStart w:id="22" w:name="_Toc503452970"/>
      <w:r>
        <w:t>UE performs beam level filtering for the beams of only those cells whose cell level measurements are within a threshold (Y dB) of the serving cell.</w:t>
      </w:r>
      <w:bookmarkEnd w:id="20"/>
      <w:bookmarkEnd w:id="21"/>
      <w:bookmarkEnd w:id="22"/>
    </w:p>
    <w:p w14:paraId="2735552E" w14:textId="74A6B202" w:rsidR="00A61AF3" w:rsidRDefault="00A61AF3" w:rsidP="00A61AF3">
      <w:pPr>
        <w:pStyle w:val="Proposal"/>
        <w:numPr>
          <w:ilvl w:val="0"/>
          <w:numId w:val="0"/>
        </w:numPr>
      </w:pPr>
    </w:p>
    <w:p w14:paraId="00715B19" w14:textId="77777777" w:rsidR="001D11D6" w:rsidRDefault="001D11D6" w:rsidP="001D11D6">
      <w:pPr>
        <w:pStyle w:val="Heading2"/>
      </w:pPr>
      <w:r>
        <w:lastRenderedPageBreak/>
        <w:t xml:space="preserve">Total number of beam measurements </w:t>
      </w:r>
    </w:p>
    <w:p w14:paraId="7F672062" w14:textId="076D1674" w:rsidR="001D11D6" w:rsidRDefault="00336DB3" w:rsidP="001D11D6">
      <w:pPr>
        <w:pStyle w:val="BodyText"/>
      </w:pPr>
      <w:r>
        <w:t>At</w:t>
      </w:r>
      <w:r w:rsidR="001D11D6">
        <w:t xml:space="preserve"> RAN2#99bis in Prague</w:t>
      </w:r>
      <w:r>
        <w:t xml:space="preserve"> and in the subsequent email discussion #22 </w:t>
      </w:r>
      <w:r>
        <w:fldChar w:fldCharType="begin"/>
      </w:r>
      <w:r>
        <w:instrText xml:space="preserve"> REF _Ref503452245 \r \h </w:instrText>
      </w:r>
      <w:r>
        <w:fldChar w:fldCharType="separate"/>
      </w:r>
      <w:r>
        <w:t>[3]</w:t>
      </w:r>
      <w:r>
        <w:fldChar w:fldCharType="end"/>
      </w:r>
      <w:r w:rsidR="001D11D6">
        <w:t>, the issue of</w:t>
      </w:r>
      <w:r>
        <w:t xml:space="preserve"> increased</w:t>
      </w:r>
      <w:r w:rsidR="001D11D6">
        <w:t xml:space="preserve"> UE complexity due to </w:t>
      </w:r>
      <w:r>
        <w:t xml:space="preserve">a </w:t>
      </w:r>
      <w:r w:rsidR="001D11D6">
        <w:t xml:space="preserve">large </w:t>
      </w:r>
      <w:r>
        <w:t xml:space="preserve">total </w:t>
      </w:r>
      <w:r w:rsidR="001D11D6">
        <w:t xml:space="preserve">number of beam </w:t>
      </w:r>
      <w:r>
        <w:t>measurements has been discussed.</w:t>
      </w:r>
    </w:p>
    <w:p w14:paraId="785AAC72" w14:textId="5B6668C4" w:rsidR="001D11D6" w:rsidRDefault="001D11D6" w:rsidP="00336DB3">
      <w:pPr>
        <w:pStyle w:val="Observation"/>
      </w:pPr>
      <w:bookmarkStart w:id="23" w:name="_Toc503452904"/>
      <w:bookmarkStart w:id="24" w:name="_Toc503452954"/>
      <w:r w:rsidRPr="00AC6BA7">
        <w:t>In [</w:t>
      </w:r>
      <w:r w:rsidRPr="00336DB3">
        <w:t>99bis</w:t>
      </w:r>
      <w:r>
        <w:t>#2</w:t>
      </w:r>
      <w:r w:rsidRPr="00AC6BA7">
        <w:t xml:space="preserve">2][NR] </w:t>
      </w:r>
      <w:r>
        <w:t>Filter coefficients</w:t>
      </w:r>
      <w:r w:rsidRPr="00AC6BA7">
        <w:t xml:space="preserve">, </w:t>
      </w:r>
      <w:r>
        <w:t xml:space="preserve">RAN2 seemed </w:t>
      </w:r>
      <w:r w:rsidR="00336DB3">
        <w:t xml:space="preserve">to </w:t>
      </w:r>
      <w:r>
        <w:t xml:space="preserve">agree that </w:t>
      </w:r>
      <w:r w:rsidRPr="00336DB3">
        <w:rPr>
          <w:rFonts w:eastAsia="PMingLiU"/>
          <w:lang w:eastAsia="zh-TW"/>
        </w:rPr>
        <w:t>there should be a total number of beam measurements (including filtering) that can be supported by the UE</w:t>
      </w:r>
      <w:r w:rsidR="00336DB3">
        <w:rPr>
          <w:rFonts w:eastAsia="PMingLiU"/>
          <w:lang w:eastAsia="zh-TW"/>
        </w:rPr>
        <w:t>.</w:t>
      </w:r>
      <w:bookmarkEnd w:id="23"/>
      <w:bookmarkEnd w:id="24"/>
      <w:r w:rsidR="00336DB3">
        <w:t xml:space="preserve"> </w:t>
      </w:r>
    </w:p>
    <w:p w14:paraId="49967E5C" w14:textId="178F1661" w:rsidR="001D11D6" w:rsidRDefault="001D11D6" w:rsidP="001D11D6">
      <w:pPr>
        <w:pStyle w:val="BodyText"/>
      </w:pPr>
      <w:r>
        <w:t>In addition, the email discussion also suggests discussing whether RAN4 should be informed about that. Under the assumption that this is agreed, it seems relevant to discuss how that information could be used by</w:t>
      </w:r>
      <w:r w:rsidR="00336DB3">
        <w:t xml:space="preserve"> the</w:t>
      </w:r>
      <w:r>
        <w:t xml:space="preserve"> network. </w:t>
      </w:r>
      <w:r w:rsidR="00336DB3">
        <w:t>The n</w:t>
      </w:r>
      <w:r>
        <w:t>etwork can set the following parameters related to beam reporting:</w:t>
      </w:r>
    </w:p>
    <w:p w14:paraId="2D7A6D75" w14:textId="77777777" w:rsidR="001D11D6" w:rsidRDefault="001D11D6" w:rsidP="001D11D6">
      <w:pPr>
        <w:pStyle w:val="BodyText"/>
        <w:numPr>
          <w:ilvl w:val="0"/>
          <w:numId w:val="16"/>
        </w:numPr>
      </w:pPr>
      <w:r>
        <w:t xml:space="preserve">Exact beam reporting quantities per </w:t>
      </w:r>
      <w:r w:rsidRPr="007E021F">
        <w:rPr>
          <w:i/>
        </w:rPr>
        <w:t>reportConfig</w:t>
      </w:r>
      <w:r>
        <w:t>;</w:t>
      </w:r>
    </w:p>
    <w:p w14:paraId="4CC5F9C5" w14:textId="77777777" w:rsidR="001D11D6" w:rsidRDefault="001D11D6" w:rsidP="001D11D6">
      <w:pPr>
        <w:pStyle w:val="BodyText"/>
        <w:numPr>
          <w:ilvl w:val="0"/>
          <w:numId w:val="16"/>
        </w:numPr>
      </w:pPr>
      <w:r>
        <w:t>Exact number of measurement objects;</w:t>
      </w:r>
    </w:p>
    <w:p w14:paraId="620BD35B" w14:textId="77777777" w:rsidR="001D11D6" w:rsidRDefault="001D11D6" w:rsidP="001D11D6">
      <w:pPr>
        <w:pStyle w:val="BodyText"/>
        <w:numPr>
          <w:ilvl w:val="0"/>
          <w:numId w:val="16"/>
        </w:numPr>
      </w:pPr>
      <w:r>
        <w:t>Maximum number of beams to be reported per cell.</w:t>
      </w:r>
    </w:p>
    <w:p w14:paraId="7AB82D43" w14:textId="29C16E50" w:rsidR="001D11D6" w:rsidRDefault="001D11D6" w:rsidP="001D11D6">
      <w:pPr>
        <w:pStyle w:val="BodyText"/>
      </w:pPr>
      <w:r>
        <w:t xml:space="preserve">For the maximum number of beams to report per cell, the current TP on RRM defines the parameter </w:t>
      </w:r>
      <w:r w:rsidRPr="00DA3EC7">
        <w:rPr>
          <w:i/>
        </w:rPr>
        <w:t>maxNroRsIndexesToReport</w:t>
      </w:r>
      <w:r>
        <w:t xml:space="preserve">, somewhat equivalent to </w:t>
      </w:r>
      <w:r w:rsidRPr="00DA3EC7">
        <w:rPr>
          <w:i/>
        </w:rPr>
        <w:t>maxReportCells</w:t>
      </w:r>
      <w:r w:rsidR="00336DB3">
        <w:t>, i.e.</w:t>
      </w:r>
      <w:r>
        <w:t xml:space="preserve"> defined as an integer. Hence, the number of beam measurements the network should expect the UE to perform, if a requirement is defined by RAN4, would depend on the number of measurement objects, but also the minimum number of cells the UE is required to measure, although it is not very clear how these two requirements are related. </w:t>
      </w:r>
    </w:p>
    <w:p w14:paraId="06AD5011" w14:textId="3997FDCB" w:rsidR="001D11D6" w:rsidRPr="00E22F28" w:rsidRDefault="00336DB3" w:rsidP="00474B06">
      <w:pPr>
        <w:pStyle w:val="Observation"/>
      </w:pPr>
      <w:bookmarkStart w:id="25" w:name="_Toc503452905"/>
      <w:bookmarkStart w:id="26" w:name="_Toc503452955"/>
      <w:r>
        <w:t>The t</w:t>
      </w:r>
      <w:r w:rsidR="001D11D6">
        <w:t>otal n</w:t>
      </w:r>
      <w:r w:rsidR="001D11D6" w:rsidRPr="0051246D">
        <w:t>umber of beam measurements</w:t>
      </w:r>
      <w:r>
        <w:t xml:space="preserve"> the</w:t>
      </w:r>
      <w:r w:rsidR="001D11D6" w:rsidRPr="0051246D">
        <w:t xml:space="preserve"> network should expect the UE to perform</w:t>
      </w:r>
      <w:r>
        <w:t>,</w:t>
      </w:r>
      <w:r w:rsidR="001D11D6" w:rsidRPr="0051246D">
        <w:t xml:space="preserve"> </w:t>
      </w:r>
      <w:r w:rsidR="001D11D6">
        <w:t xml:space="preserve">depends on the </w:t>
      </w:r>
      <w:r w:rsidR="001D11D6" w:rsidRPr="0051246D">
        <w:t xml:space="preserve">number of configured </w:t>
      </w:r>
      <w:r w:rsidR="001D11D6" w:rsidRPr="007E021F">
        <w:rPr>
          <w:i/>
        </w:rPr>
        <w:t>measObject(s)</w:t>
      </w:r>
      <w:r w:rsidR="001D11D6" w:rsidRPr="0051246D">
        <w:t xml:space="preserve"> </w:t>
      </w:r>
      <w:r w:rsidR="001D11D6">
        <w:t xml:space="preserve">and the </w:t>
      </w:r>
      <w:r w:rsidR="001D11D6" w:rsidRPr="0051246D">
        <w:t>minimum number cells</w:t>
      </w:r>
      <w:r w:rsidR="001D11D6">
        <w:t xml:space="preserve"> the UE is required to measure.</w:t>
      </w:r>
      <w:bookmarkEnd w:id="25"/>
      <w:bookmarkEnd w:id="26"/>
    </w:p>
    <w:p w14:paraId="41E53EDE" w14:textId="1A8635E6" w:rsidR="001D11D6" w:rsidRDefault="001D11D6" w:rsidP="001D11D6">
      <w:pPr>
        <w:pStyle w:val="BodyText"/>
      </w:pPr>
      <w:r>
        <w:t xml:space="preserve">Hence, as that could potentially affect minimum requirements on NR measurements, potential RAN2 conclusions on the UE complexities involved in performing too many beam </w:t>
      </w:r>
      <w:r w:rsidR="00474B06">
        <w:t>measurements seem</w:t>
      </w:r>
      <w:r>
        <w:t xml:space="preserve"> relevant to RAN4. In our understanding, it seems the issue has already been acknowledged by RAN4, as they </w:t>
      </w:r>
      <w:r w:rsidR="00474B06">
        <w:t xml:space="preserve">have </w:t>
      </w:r>
      <w:r>
        <w:t>discuss</w:t>
      </w:r>
      <w:r w:rsidR="00474B06">
        <w:t>ed</w:t>
      </w:r>
      <w:r>
        <w:t xml:space="preserve"> requirements for beam and cell measurements</w:t>
      </w:r>
      <w:r w:rsidR="00474B06">
        <w:t xml:space="preserve"> in the RAN4#85 meeting in Reno </w:t>
      </w:r>
      <w:r w:rsidR="00474B06">
        <w:fldChar w:fldCharType="begin"/>
      </w:r>
      <w:r w:rsidR="00474B06">
        <w:instrText xml:space="preserve"> REF _Ref503193382 \r \h </w:instrText>
      </w:r>
      <w:r w:rsidR="00474B06">
        <w:fldChar w:fldCharType="separate"/>
      </w:r>
      <w:r w:rsidR="00474B06">
        <w:t>[4]</w:t>
      </w:r>
      <w:r w:rsidR="00474B06">
        <w:fldChar w:fldCharType="end"/>
      </w:r>
      <w:r>
        <w:t>. In our view, it could be acceptable to send an LS to RAN4 with RAN2 conclusions, although RAN2 should first discuss whether the agreement or th</w:t>
      </w:r>
      <w:r w:rsidR="00474B06">
        <w:t>e</w:t>
      </w:r>
      <w:r>
        <w:t xml:space="preserve"> potential requirement on minimum number of beam measurements could have any impact to RAN2 specifications. Hence, we suggest the following way forward:</w:t>
      </w:r>
    </w:p>
    <w:p w14:paraId="12A9A850" w14:textId="77777777" w:rsidR="001D11D6" w:rsidRDefault="001D11D6" w:rsidP="00336DB3">
      <w:pPr>
        <w:pStyle w:val="Proposal"/>
      </w:pPr>
      <w:bookmarkStart w:id="27" w:name="_Toc503452971"/>
      <w:r>
        <w:t xml:space="preserve">LS to RAN4 could be sent if RAN2 identifies issues to be clarified that may have </w:t>
      </w:r>
      <w:r w:rsidRPr="00336DB3">
        <w:t>impact</w:t>
      </w:r>
      <w:r>
        <w:t xml:space="preserve"> in RRC specifications.</w:t>
      </w:r>
      <w:bookmarkEnd w:id="27"/>
    </w:p>
    <w:p w14:paraId="05A5723E" w14:textId="77777777" w:rsidR="001D11D6" w:rsidRDefault="001D11D6" w:rsidP="00A61AF3">
      <w:pPr>
        <w:pStyle w:val="Proposal"/>
        <w:numPr>
          <w:ilvl w:val="0"/>
          <w:numId w:val="0"/>
        </w:numPr>
      </w:pPr>
    </w:p>
    <w:p w14:paraId="525B9026" w14:textId="77777777" w:rsidR="00A61AF3" w:rsidRDefault="00A61AF3" w:rsidP="00A61AF3">
      <w:pPr>
        <w:pStyle w:val="Proposal"/>
        <w:numPr>
          <w:ilvl w:val="0"/>
          <w:numId w:val="0"/>
        </w:numPr>
      </w:pPr>
      <w:bookmarkStart w:id="28" w:name="_GoBack"/>
      <w:bookmarkEnd w:id="28"/>
    </w:p>
    <w:bookmarkEnd w:id="1"/>
    <w:bookmarkEnd w:id="2"/>
    <w:bookmarkEnd w:id="3"/>
    <w:bookmarkEnd w:id="4"/>
    <w:bookmarkEnd w:id="5"/>
    <w:p w14:paraId="1DB5E131" w14:textId="77777777" w:rsidR="00C01F33" w:rsidRPr="00CE0424" w:rsidRDefault="00C01F33" w:rsidP="00CE0424">
      <w:pPr>
        <w:pStyle w:val="Heading1"/>
      </w:pPr>
      <w:r w:rsidRPr="00CE0424">
        <w:lastRenderedPageBreak/>
        <w:t>Conclusion</w:t>
      </w:r>
    </w:p>
    <w:p w14:paraId="078C5398" w14:textId="77777777" w:rsidR="00474B06" w:rsidRDefault="008E065E">
      <w:pPr>
        <w:pStyle w:val="TOC1"/>
        <w:rPr>
          <w:b w:val="0"/>
        </w:rPr>
      </w:pPr>
      <w:r w:rsidRPr="00474B06">
        <w:rPr>
          <w:b w:val="0"/>
        </w:rPr>
        <w:t>In</w:t>
      </w:r>
      <w:r w:rsidR="00FE66B3" w:rsidRPr="00474B06">
        <w:rPr>
          <w:b w:val="0"/>
        </w:rPr>
        <w:t xml:space="preserve"> the previous</w:t>
      </w:r>
      <w:r w:rsidRPr="00474B06">
        <w:rPr>
          <w:b w:val="0"/>
        </w:rPr>
        <w:t xml:space="preserve"> section</w:t>
      </w:r>
      <w:r w:rsidR="00FE66B3" w:rsidRPr="00474B06">
        <w:rPr>
          <w:b w:val="0"/>
        </w:rPr>
        <w:t>, the following has been observed:</w:t>
      </w:r>
      <w:r w:rsidRPr="00474B06">
        <w:rPr>
          <w:b w:val="0"/>
        </w:rPr>
        <w:t xml:space="preserve"> </w:t>
      </w:r>
    </w:p>
    <w:p w14:paraId="6EB0CC41" w14:textId="77777777" w:rsidR="00474B06" w:rsidRPr="00474B0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474B06">
        <w:t>Observation 1</w:t>
      </w:r>
      <w:r w:rsidR="00474B06" w:rsidRPr="004C25B3">
        <w:rPr>
          <w:rFonts w:asciiTheme="minorHAnsi" w:eastAsiaTheme="minorEastAsia" w:hAnsiTheme="minorHAnsi" w:cstheme="minorBidi"/>
          <w:b w:val="0"/>
          <w:sz w:val="22"/>
          <w:lang w:eastAsia="sv-SE"/>
        </w:rPr>
        <w:tab/>
      </w:r>
      <w:r w:rsidR="00474B06">
        <w:t>The beam level measurements computation (setting up the L3 beam filters) is needed only when the neighbour cell level measurements are being performed, i.e. the serving cell is below the s-Measure as configured by the network.</w:t>
      </w:r>
    </w:p>
    <w:p w14:paraId="0F98D40D" w14:textId="77777777" w:rsidR="00474B06" w:rsidRPr="00474B06" w:rsidRDefault="00474B06">
      <w:pPr>
        <w:pStyle w:val="TOC1"/>
        <w:rPr>
          <w:rFonts w:asciiTheme="minorHAnsi" w:eastAsiaTheme="minorEastAsia" w:hAnsiTheme="minorHAnsi" w:cstheme="minorBidi"/>
          <w:b w:val="0"/>
          <w:sz w:val="22"/>
          <w:lang w:eastAsia="sv-SE"/>
        </w:rPr>
      </w:pPr>
      <w:r>
        <w:t>Observation 2</w:t>
      </w:r>
      <w:r w:rsidRPr="004C25B3">
        <w:rPr>
          <w:rFonts w:asciiTheme="minorHAnsi" w:eastAsiaTheme="minorEastAsia" w:hAnsiTheme="minorHAnsi" w:cstheme="minorBidi"/>
          <w:b w:val="0"/>
          <w:sz w:val="22"/>
          <w:lang w:eastAsia="sv-SE"/>
        </w:rPr>
        <w:tab/>
      </w:r>
      <w:r>
        <w:t>The beam level measurements computation (setting up the L3 beam filters) is needed only when a cell level measurement is close to satisfying the event triggering criterion.</w:t>
      </w:r>
    </w:p>
    <w:p w14:paraId="750BA2B4" w14:textId="77777777" w:rsidR="00474B06" w:rsidRPr="00474B06" w:rsidRDefault="00474B06">
      <w:pPr>
        <w:pStyle w:val="TOC1"/>
        <w:rPr>
          <w:rFonts w:asciiTheme="minorHAnsi" w:eastAsiaTheme="minorEastAsia" w:hAnsiTheme="minorHAnsi" w:cstheme="minorBidi"/>
          <w:b w:val="0"/>
          <w:sz w:val="22"/>
          <w:lang w:eastAsia="sv-SE"/>
        </w:rPr>
      </w:pPr>
      <w:r>
        <w:t>Observation 3</w:t>
      </w:r>
      <w:r w:rsidRPr="004C25B3">
        <w:rPr>
          <w:rFonts w:asciiTheme="minorHAnsi" w:eastAsiaTheme="minorEastAsia" w:hAnsiTheme="minorHAnsi" w:cstheme="minorBidi"/>
          <w:b w:val="0"/>
          <w:sz w:val="22"/>
          <w:lang w:eastAsia="sv-SE"/>
        </w:rPr>
        <w:tab/>
      </w:r>
      <w:r>
        <w:t>By performing beam level filtering only for those cells whose cell level measurements are close to satisfying the event triggering criterion, the UE shall perform the beam level measurements towards relevant cells and at relevant times only.</w:t>
      </w:r>
    </w:p>
    <w:p w14:paraId="5A6DC521" w14:textId="77777777" w:rsidR="00474B06" w:rsidRPr="00474B06" w:rsidRDefault="00474B06">
      <w:pPr>
        <w:pStyle w:val="TOC1"/>
        <w:rPr>
          <w:rFonts w:asciiTheme="minorHAnsi" w:eastAsiaTheme="minorEastAsia" w:hAnsiTheme="minorHAnsi" w:cstheme="minorBidi"/>
          <w:b w:val="0"/>
          <w:sz w:val="22"/>
          <w:lang w:eastAsia="sv-SE"/>
        </w:rPr>
      </w:pPr>
      <w:r>
        <w:t>Observation 4</w:t>
      </w:r>
      <w:r w:rsidRPr="004C25B3">
        <w:rPr>
          <w:rFonts w:asciiTheme="minorHAnsi" w:eastAsiaTheme="minorEastAsia" w:hAnsiTheme="minorHAnsi" w:cstheme="minorBidi"/>
          <w:b w:val="0"/>
          <w:sz w:val="22"/>
          <w:lang w:eastAsia="sv-SE"/>
        </w:rPr>
        <w:tab/>
      </w:r>
      <w:r>
        <w:t xml:space="preserve">In [99bis#22][NR] Filter coefficients, RAN2 seemed to agree that </w:t>
      </w:r>
      <w:r w:rsidRPr="009A48CD">
        <w:rPr>
          <w:rFonts w:eastAsia="PMingLiU"/>
          <w:lang w:eastAsia="zh-TW"/>
        </w:rPr>
        <w:t>there should be a total number of beam measurements (including filtering) that can be supported by the UE.</w:t>
      </w:r>
    </w:p>
    <w:p w14:paraId="40307900" w14:textId="77777777" w:rsidR="00474B06" w:rsidRPr="00474B06" w:rsidRDefault="00474B06">
      <w:pPr>
        <w:pStyle w:val="TOC1"/>
        <w:rPr>
          <w:rFonts w:asciiTheme="minorHAnsi" w:eastAsiaTheme="minorEastAsia" w:hAnsiTheme="minorHAnsi" w:cstheme="minorBidi"/>
          <w:b w:val="0"/>
          <w:sz w:val="22"/>
          <w:lang w:eastAsia="sv-SE"/>
        </w:rPr>
      </w:pPr>
      <w:r>
        <w:t>Observation 5</w:t>
      </w:r>
      <w:r w:rsidRPr="004C25B3">
        <w:rPr>
          <w:rFonts w:asciiTheme="minorHAnsi" w:eastAsiaTheme="minorEastAsia" w:hAnsiTheme="minorHAnsi" w:cstheme="minorBidi"/>
          <w:b w:val="0"/>
          <w:sz w:val="22"/>
          <w:lang w:eastAsia="sv-SE"/>
        </w:rPr>
        <w:tab/>
      </w:r>
      <w:r>
        <w:t xml:space="preserve">The total number of beam measurements the network should expect the UE to perform, depends on the number of configured </w:t>
      </w:r>
      <w:r w:rsidRPr="009A48CD">
        <w:rPr>
          <w:i/>
        </w:rPr>
        <w:t>measObject(s)</w:t>
      </w:r>
      <w:r>
        <w:t xml:space="preserve"> and the minimum number cells the UE is required to measure.</w:t>
      </w:r>
    </w:p>
    <w:p w14:paraId="5AAB1940" w14:textId="77777777" w:rsidR="008E065E" w:rsidRDefault="008E065E" w:rsidP="008E065E">
      <w:pPr>
        <w:pStyle w:val="BodyText"/>
        <w:rPr>
          <w:b/>
          <w:bCs/>
        </w:rPr>
      </w:pPr>
      <w:r>
        <w:rPr>
          <w:b/>
          <w:bCs/>
        </w:rPr>
        <w:fldChar w:fldCharType="end"/>
      </w:r>
    </w:p>
    <w:p w14:paraId="0E6DCA18" w14:textId="77777777" w:rsidR="00474B06" w:rsidRDefault="008E065E" w:rsidP="00474B06">
      <w:r w:rsidRPr="00CE0424">
        <w:t>Based on the</w:t>
      </w:r>
      <w:r w:rsidR="00FE66B3">
        <w:t xml:space="preserve">se observations, </w:t>
      </w:r>
      <w:r w:rsidRPr="00CE0424">
        <w:t>we propose the following:</w:t>
      </w:r>
    </w:p>
    <w:p w14:paraId="7FBF0CF8" w14:textId="66F2DF4F" w:rsidR="00474B06" w:rsidRPr="00474B0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74B06">
        <w:t>Proposal 1</w:t>
      </w:r>
      <w:r w:rsidR="00474B06" w:rsidRPr="004C25B3">
        <w:rPr>
          <w:rFonts w:asciiTheme="minorHAnsi" w:eastAsiaTheme="minorEastAsia" w:hAnsiTheme="minorHAnsi" w:cstheme="minorBidi"/>
          <w:b w:val="0"/>
          <w:sz w:val="22"/>
          <w:lang w:eastAsia="sv-SE"/>
        </w:rPr>
        <w:tab/>
      </w:r>
      <w:r w:rsidR="00474B06">
        <w:t>UE performs beam level filtering for the beams of only those cells whose cell level measurements are within a threshold (Y dB) of the serving cell.</w:t>
      </w:r>
    </w:p>
    <w:p w14:paraId="5F6170CA" w14:textId="77777777" w:rsidR="00474B06" w:rsidRPr="00474B06" w:rsidRDefault="00474B06">
      <w:pPr>
        <w:pStyle w:val="TOC1"/>
        <w:rPr>
          <w:rFonts w:asciiTheme="minorHAnsi" w:eastAsiaTheme="minorEastAsia" w:hAnsiTheme="minorHAnsi" w:cstheme="minorBidi"/>
          <w:b w:val="0"/>
          <w:sz w:val="22"/>
          <w:lang w:eastAsia="sv-SE"/>
        </w:rPr>
      </w:pPr>
      <w:r>
        <w:t>Proposal 2</w:t>
      </w:r>
      <w:r w:rsidRPr="004C25B3">
        <w:rPr>
          <w:rFonts w:asciiTheme="minorHAnsi" w:eastAsiaTheme="minorEastAsia" w:hAnsiTheme="minorHAnsi" w:cstheme="minorBidi"/>
          <w:b w:val="0"/>
          <w:sz w:val="22"/>
          <w:lang w:eastAsia="sv-SE"/>
        </w:rPr>
        <w:tab/>
      </w:r>
      <w:r>
        <w:t>LS to RAN4 could be sent if RAN2 identifies issues to be clarified that may have impact in RRC specifications.</w:t>
      </w:r>
    </w:p>
    <w:p w14:paraId="79905F0D" w14:textId="77777777" w:rsidR="008E065E" w:rsidRPr="00CE0424" w:rsidRDefault="008E065E" w:rsidP="008E065E">
      <w:pPr>
        <w:rPr>
          <w:b/>
          <w:bCs/>
        </w:rPr>
      </w:pPr>
      <w:r>
        <w:rPr>
          <w:b/>
          <w:bCs/>
        </w:rPr>
        <w:fldChar w:fldCharType="end"/>
      </w:r>
    </w:p>
    <w:p w14:paraId="329B7CBF" w14:textId="77777777" w:rsidR="00F507D1" w:rsidRPr="00CE0424" w:rsidRDefault="00F507D1" w:rsidP="00CE0424">
      <w:pPr>
        <w:pStyle w:val="Heading1"/>
      </w:pPr>
      <w:bookmarkStart w:id="29" w:name="_In-sequence_SDU_delivery"/>
      <w:bookmarkEnd w:id="29"/>
      <w:r w:rsidRPr="00CE0424">
        <w:t>References</w:t>
      </w:r>
    </w:p>
    <w:p w14:paraId="120D6B27" w14:textId="77777777" w:rsidR="00A61AF3" w:rsidRPr="00A61AF3" w:rsidRDefault="00A61AF3" w:rsidP="00A61AF3">
      <w:pPr>
        <w:pStyle w:val="Reference"/>
        <w:numPr>
          <w:ilvl w:val="0"/>
          <w:numId w:val="17"/>
        </w:numPr>
        <w:rPr>
          <w:rFonts w:cs="Arial"/>
          <w:lang w:val="en-US" w:eastAsia="en-US"/>
        </w:rPr>
      </w:pPr>
      <w:bookmarkStart w:id="30" w:name="_Ref494365071"/>
      <w:r>
        <w:rPr>
          <w:rFonts w:cs="Arial"/>
        </w:rPr>
        <w:t>R2-1710839, Summary of email discussion [99#32][NR] TP on RRM, 3GPP TSG-RAN WG2 NR#99, Ericsson, October 2017</w:t>
      </w:r>
      <w:bookmarkEnd w:id="30"/>
    </w:p>
    <w:p w14:paraId="27D480C0" w14:textId="63472626" w:rsidR="00A61AF3" w:rsidRDefault="00A61AF3" w:rsidP="00A61AF3">
      <w:pPr>
        <w:pStyle w:val="Reference"/>
        <w:numPr>
          <w:ilvl w:val="0"/>
          <w:numId w:val="17"/>
        </w:numPr>
        <w:overflowPunct/>
        <w:autoSpaceDE/>
        <w:autoSpaceDN/>
        <w:adjustRightInd/>
        <w:spacing w:after="160" w:line="256" w:lineRule="auto"/>
        <w:jc w:val="left"/>
        <w:textAlignment w:val="auto"/>
        <w:rPr>
          <w:rFonts w:cs="Arial"/>
        </w:rPr>
      </w:pPr>
      <w:bookmarkStart w:id="31" w:name="_Ref503191181"/>
      <w:r>
        <w:rPr>
          <w:rFonts w:cs="Arial"/>
        </w:rPr>
        <w:t>R2-1712024</w:t>
      </w:r>
      <w:r>
        <w:rPr>
          <w:rFonts w:cs="Arial"/>
        </w:rPr>
        <w:tab/>
        <w:t>Beam measurement quantity reporting, Intel, discussion Rel-15</w:t>
      </w:r>
      <w:r>
        <w:rPr>
          <w:rFonts w:cs="Arial"/>
        </w:rPr>
        <w:tab/>
        <w:t>NR_newRAT-Core</w:t>
      </w:r>
      <w:bookmarkEnd w:id="31"/>
    </w:p>
    <w:p w14:paraId="0270A97F" w14:textId="246C6A0F" w:rsidR="00336DB3" w:rsidRPr="00CE0424" w:rsidRDefault="00336DB3" w:rsidP="00336DB3">
      <w:pPr>
        <w:pStyle w:val="Reference"/>
        <w:numPr>
          <w:ilvl w:val="0"/>
          <w:numId w:val="17"/>
        </w:numPr>
      </w:pPr>
      <w:bookmarkStart w:id="32" w:name="_Ref503452245"/>
      <w:r w:rsidRPr="00F04C1B">
        <w:t>R2-1713673</w:t>
      </w:r>
      <w:r>
        <w:t xml:space="preserve">, </w:t>
      </w:r>
      <w:r w:rsidRPr="00F04C1B">
        <w:t>Report of Email Discussion 99bis#22 NR Filter Coefficients</w:t>
      </w:r>
      <w:r>
        <w:t>, Mediatek, RAN2#100, Reno</w:t>
      </w:r>
      <w:bookmarkEnd w:id="32"/>
    </w:p>
    <w:p w14:paraId="1E5C0777" w14:textId="77777777" w:rsidR="00774FBC" w:rsidRPr="00774FBC" w:rsidRDefault="00774FBC" w:rsidP="00774FBC">
      <w:pPr>
        <w:pStyle w:val="Reference"/>
        <w:numPr>
          <w:ilvl w:val="0"/>
          <w:numId w:val="17"/>
        </w:numPr>
        <w:overflowPunct/>
        <w:autoSpaceDE/>
        <w:autoSpaceDN/>
        <w:adjustRightInd/>
        <w:spacing w:after="160" w:line="256" w:lineRule="auto"/>
        <w:jc w:val="left"/>
        <w:textAlignment w:val="auto"/>
        <w:rPr>
          <w:rFonts w:cs="Arial"/>
        </w:rPr>
      </w:pPr>
      <w:bookmarkStart w:id="33" w:name="_Ref503193382"/>
      <w:r w:rsidRPr="00774FBC">
        <w:rPr>
          <w:rFonts w:cs="Arial"/>
        </w:rPr>
        <w:t>Chairman’s report</w:t>
      </w:r>
      <w:r>
        <w:rPr>
          <w:rFonts w:cs="Arial"/>
        </w:rPr>
        <w:t xml:space="preserve"> RAN4#85;</w:t>
      </w:r>
      <w:r w:rsidRPr="00774FBC">
        <w:rPr>
          <w:rFonts w:cs="Arial"/>
        </w:rPr>
        <w:t xml:space="preserve"> </w:t>
      </w:r>
      <w:hyperlink r:id="rId15" w:history="1">
        <w:r w:rsidRPr="00774FBC">
          <w:rPr>
            <w:rStyle w:val="Hyperlink"/>
            <w:rFonts w:cs="Arial"/>
          </w:rPr>
          <w:t>http://www.3gpp.org/ftp/TSG_RAN/WG4_Radio/TSGR4_85/Report/</w:t>
        </w:r>
      </w:hyperlink>
      <w:bookmarkEnd w:id="33"/>
    </w:p>
    <w:p w14:paraId="4B971F2B"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289A8" w14:textId="77777777" w:rsidR="007F4F95" w:rsidRDefault="007F4F95">
      <w:r>
        <w:separator/>
      </w:r>
    </w:p>
  </w:endnote>
  <w:endnote w:type="continuationSeparator" w:id="0">
    <w:p w14:paraId="2FC7B5C5" w14:textId="77777777" w:rsidR="007F4F95" w:rsidRDefault="007F4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87A95" w14:textId="1E209F3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E5C9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5C9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37DDF" w14:textId="77777777" w:rsidR="007F4F95" w:rsidRDefault="007F4F95">
      <w:r>
        <w:separator/>
      </w:r>
    </w:p>
  </w:footnote>
  <w:footnote w:type="continuationSeparator" w:id="0">
    <w:p w14:paraId="3D80A263" w14:textId="77777777" w:rsidR="007F4F95" w:rsidRDefault="007F4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3643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BC5A91"/>
    <w:multiLevelType w:val="hybridMultilevel"/>
    <w:tmpl w:val="63C615D2"/>
    <w:lvl w:ilvl="0" w:tplc="7CBE10D2">
      <w:start w:val="1"/>
      <w:numFmt w:val="decimal"/>
      <w:lvlText w:val="Observation %1"/>
      <w:lvlJc w:val="left"/>
      <w:pPr>
        <w:ind w:left="363" w:hanging="363"/>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FE73669"/>
    <w:multiLevelType w:val="hybridMultilevel"/>
    <w:tmpl w:val="0F06D09C"/>
    <w:lvl w:ilvl="0" w:tplc="2F289064">
      <w:start w:val="1"/>
      <w:numFmt w:val="decimal"/>
      <w:lvlText w:val="Proposal %1."/>
      <w:lvlJc w:val="left"/>
      <w:pPr>
        <w:ind w:left="363" w:hanging="363"/>
      </w:pPr>
      <w:rPr>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AF3"/>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11D6"/>
    <w:rsid w:val="001D51BA"/>
    <w:rsid w:val="001D6342"/>
    <w:rsid w:val="001D6D53"/>
    <w:rsid w:val="001E58E2"/>
    <w:rsid w:val="001E7AED"/>
    <w:rsid w:val="001F3916"/>
    <w:rsid w:val="001F4421"/>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5C9F"/>
    <w:rsid w:val="002E7CAE"/>
    <w:rsid w:val="002F2771"/>
    <w:rsid w:val="002F37A9"/>
    <w:rsid w:val="00301CE6"/>
    <w:rsid w:val="0030256B"/>
    <w:rsid w:val="0030501F"/>
    <w:rsid w:val="00307220"/>
    <w:rsid w:val="00307BA1"/>
    <w:rsid w:val="00311702"/>
    <w:rsid w:val="00311E82"/>
    <w:rsid w:val="00313FD6"/>
    <w:rsid w:val="003143BD"/>
    <w:rsid w:val="00317FA6"/>
    <w:rsid w:val="003203ED"/>
    <w:rsid w:val="00322C9F"/>
    <w:rsid w:val="00324D23"/>
    <w:rsid w:val="00331751"/>
    <w:rsid w:val="00334579"/>
    <w:rsid w:val="00335858"/>
    <w:rsid w:val="00336BDA"/>
    <w:rsid w:val="00336DB3"/>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2528"/>
    <w:rsid w:val="004669E2"/>
    <w:rsid w:val="00470C31"/>
    <w:rsid w:val="004734D0"/>
    <w:rsid w:val="00474B06"/>
    <w:rsid w:val="0047556B"/>
    <w:rsid w:val="00477768"/>
    <w:rsid w:val="00492BC5"/>
    <w:rsid w:val="004964F1"/>
    <w:rsid w:val="004A16BC"/>
    <w:rsid w:val="004A2B94"/>
    <w:rsid w:val="004B7C0C"/>
    <w:rsid w:val="004C25B3"/>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1DE"/>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4FBC"/>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F9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3E73"/>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1AF3"/>
    <w:rsid w:val="00A62A77"/>
    <w:rsid w:val="00A63483"/>
    <w:rsid w:val="00A657D7"/>
    <w:rsid w:val="00A660AC"/>
    <w:rsid w:val="00A66F55"/>
    <w:rsid w:val="00A67E6C"/>
    <w:rsid w:val="00A71B99"/>
    <w:rsid w:val="00A739D0"/>
    <w:rsid w:val="00A761D4"/>
    <w:rsid w:val="00A77EC4"/>
    <w:rsid w:val="00A9148D"/>
    <w:rsid w:val="00A92879"/>
    <w:rsid w:val="00A9442A"/>
    <w:rsid w:val="00AA016F"/>
    <w:rsid w:val="00AA1ED6"/>
    <w:rsid w:val="00AA51D6"/>
    <w:rsid w:val="00AB0BC8"/>
    <w:rsid w:val="00AB11CA"/>
    <w:rsid w:val="00AB14D9"/>
    <w:rsid w:val="00AB17FD"/>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1988"/>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171"/>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62B"/>
    <w:rsid w:val="00FD1EC8"/>
    <w:rsid w:val="00FD47ED"/>
    <w:rsid w:val="00FD74DB"/>
    <w:rsid w:val="00FD7660"/>
    <w:rsid w:val="00FE0655"/>
    <w:rsid w:val="00FE2365"/>
    <w:rsid w:val="00FE4C7B"/>
    <w:rsid w:val="00FE66B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7D962DA6-F1AA-49C6-851F-8A06BE7D1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11D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1D11D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qFormat/>
    <w:rsid w:val="001D11D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D11D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1D11D6"/>
    <w:pPr>
      <w:numPr>
        <w:ilvl w:val="3"/>
      </w:numPr>
      <w:outlineLvl w:val="3"/>
    </w:pPr>
    <w:rPr>
      <w:sz w:val="24"/>
      <w:szCs w:val="24"/>
    </w:rPr>
  </w:style>
  <w:style w:type="paragraph" w:styleId="Heading5">
    <w:name w:val="heading 5"/>
    <w:basedOn w:val="Heading4"/>
    <w:next w:val="Normal"/>
    <w:qFormat/>
    <w:rsid w:val="001D11D6"/>
    <w:pPr>
      <w:numPr>
        <w:ilvl w:val="4"/>
      </w:numPr>
      <w:outlineLvl w:val="4"/>
    </w:pPr>
    <w:rPr>
      <w:sz w:val="22"/>
      <w:szCs w:val="22"/>
    </w:rPr>
  </w:style>
  <w:style w:type="paragraph" w:styleId="Heading6">
    <w:name w:val="heading 6"/>
    <w:basedOn w:val="Normal"/>
    <w:next w:val="Normal"/>
    <w:qFormat/>
    <w:rsid w:val="001D11D6"/>
    <w:pPr>
      <w:keepNext/>
      <w:keepLines/>
      <w:numPr>
        <w:ilvl w:val="5"/>
        <w:numId w:val="1"/>
      </w:numPr>
      <w:spacing w:before="120"/>
      <w:outlineLvl w:val="5"/>
    </w:pPr>
    <w:rPr>
      <w:rFonts w:cs="Arial"/>
    </w:rPr>
  </w:style>
  <w:style w:type="paragraph" w:styleId="Heading7">
    <w:name w:val="heading 7"/>
    <w:basedOn w:val="Normal"/>
    <w:next w:val="Normal"/>
    <w:qFormat/>
    <w:rsid w:val="001D11D6"/>
    <w:pPr>
      <w:keepNext/>
      <w:keepLines/>
      <w:numPr>
        <w:ilvl w:val="6"/>
        <w:numId w:val="1"/>
      </w:numPr>
      <w:spacing w:before="120"/>
      <w:outlineLvl w:val="6"/>
    </w:pPr>
    <w:rPr>
      <w:rFonts w:cs="Arial"/>
    </w:rPr>
  </w:style>
  <w:style w:type="paragraph" w:styleId="Heading8">
    <w:name w:val="heading 8"/>
    <w:basedOn w:val="Heading7"/>
    <w:next w:val="Normal"/>
    <w:qFormat/>
    <w:rsid w:val="001D11D6"/>
    <w:pPr>
      <w:numPr>
        <w:ilvl w:val="7"/>
      </w:numPr>
      <w:outlineLvl w:val="7"/>
    </w:pPr>
  </w:style>
  <w:style w:type="paragraph" w:styleId="Heading9">
    <w:name w:val="heading 9"/>
    <w:basedOn w:val="Heading8"/>
    <w:next w:val="Normal"/>
    <w:qFormat/>
    <w:rsid w:val="001D11D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11D6"/>
    <w:pPr>
      <w:spacing w:before="180"/>
      <w:ind w:left="2693" w:hanging="2693"/>
    </w:pPr>
    <w:rPr>
      <w:b w:val="0"/>
      <w:bCs/>
    </w:rPr>
  </w:style>
  <w:style w:type="paragraph" w:styleId="TOC1">
    <w:name w:val="toc 1"/>
    <w:aliases w:val="Observation TOC2"/>
    <w:uiPriority w:val="39"/>
    <w:rsid w:val="001D11D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D11D6"/>
    <w:pPr>
      <w:keepNext/>
      <w:keepLines/>
      <w:spacing w:before="180"/>
      <w:jc w:val="center"/>
    </w:pPr>
  </w:style>
  <w:style w:type="paragraph" w:styleId="Caption">
    <w:name w:val="caption"/>
    <w:basedOn w:val="Normal"/>
    <w:next w:val="Normal"/>
    <w:qFormat/>
    <w:rsid w:val="001D11D6"/>
    <w:pPr>
      <w:spacing w:after="240"/>
      <w:jc w:val="center"/>
    </w:pPr>
    <w:rPr>
      <w:b/>
      <w:bCs/>
    </w:rPr>
  </w:style>
  <w:style w:type="paragraph" w:styleId="TOC5">
    <w:name w:val="toc 5"/>
    <w:aliases w:val="Observation TOC"/>
    <w:basedOn w:val="TOC4"/>
    <w:semiHidden/>
    <w:rsid w:val="001D11D6"/>
    <w:pPr>
      <w:tabs>
        <w:tab w:val="right" w:pos="1701"/>
      </w:tabs>
      <w:ind w:left="1701" w:hanging="1701"/>
    </w:pPr>
  </w:style>
  <w:style w:type="paragraph" w:styleId="TOC4">
    <w:name w:val="toc 4"/>
    <w:basedOn w:val="TOC3"/>
    <w:semiHidden/>
    <w:rsid w:val="001D11D6"/>
    <w:pPr>
      <w:ind w:left="1418" w:hanging="1418"/>
    </w:pPr>
  </w:style>
  <w:style w:type="paragraph" w:styleId="TOC3">
    <w:name w:val="toc 3"/>
    <w:basedOn w:val="TOC2"/>
    <w:semiHidden/>
    <w:rsid w:val="001D11D6"/>
    <w:pPr>
      <w:ind w:left="1134" w:hanging="1134"/>
    </w:pPr>
  </w:style>
  <w:style w:type="paragraph" w:styleId="TOC2">
    <w:name w:val="toc 2"/>
    <w:basedOn w:val="TOC1"/>
    <w:semiHidden/>
    <w:rsid w:val="001D11D6"/>
    <w:pPr>
      <w:keepNext w:val="0"/>
      <w:spacing w:before="0"/>
      <w:ind w:left="851" w:hanging="851"/>
    </w:pPr>
    <w:rPr>
      <w:szCs w:val="20"/>
    </w:rPr>
  </w:style>
  <w:style w:type="paragraph" w:styleId="Index2">
    <w:name w:val="index 2"/>
    <w:basedOn w:val="Index1"/>
    <w:semiHidden/>
    <w:rsid w:val="001D11D6"/>
    <w:pPr>
      <w:ind w:left="284"/>
    </w:pPr>
  </w:style>
  <w:style w:type="paragraph" w:styleId="Index1">
    <w:name w:val="index 1"/>
    <w:basedOn w:val="Normal"/>
    <w:semiHidden/>
    <w:rsid w:val="001D11D6"/>
    <w:pPr>
      <w:keepLines/>
      <w:spacing w:after="0"/>
    </w:pPr>
  </w:style>
  <w:style w:type="paragraph" w:styleId="DocumentMap">
    <w:name w:val="Document Map"/>
    <w:basedOn w:val="Normal"/>
    <w:semiHidden/>
    <w:rsid w:val="001D11D6"/>
    <w:pPr>
      <w:shd w:val="clear" w:color="auto" w:fill="000080"/>
    </w:pPr>
    <w:rPr>
      <w:rFonts w:ascii="Tahoma" w:hAnsi="Tahoma" w:cs="Tahoma"/>
    </w:rPr>
  </w:style>
  <w:style w:type="paragraph" w:styleId="ListNumber2">
    <w:name w:val="List Number 2"/>
    <w:basedOn w:val="ListNumber"/>
    <w:rsid w:val="001D11D6"/>
    <w:pPr>
      <w:ind w:left="851"/>
    </w:pPr>
  </w:style>
  <w:style w:type="paragraph" w:styleId="ListNumber">
    <w:name w:val="List Number"/>
    <w:basedOn w:val="List"/>
    <w:rsid w:val="001D11D6"/>
  </w:style>
  <w:style w:type="paragraph" w:styleId="List">
    <w:name w:val="List"/>
    <w:basedOn w:val="Normal"/>
    <w:rsid w:val="001D11D6"/>
    <w:pPr>
      <w:ind w:left="568" w:hanging="284"/>
    </w:pPr>
  </w:style>
  <w:style w:type="paragraph" w:styleId="Header">
    <w:name w:val="header"/>
    <w:rsid w:val="001D11D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D11D6"/>
    <w:rPr>
      <w:b/>
      <w:bCs/>
      <w:position w:val="6"/>
      <w:sz w:val="16"/>
      <w:szCs w:val="16"/>
    </w:rPr>
  </w:style>
  <w:style w:type="paragraph" w:styleId="FootnoteText">
    <w:name w:val="footnote text"/>
    <w:basedOn w:val="Normal"/>
    <w:semiHidden/>
    <w:rsid w:val="001D11D6"/>
    <w:pPr>
      <w:keepLines/>
      <w:spacing w:after="0"/>
      <w:ind w:left="454" w:hanging="454"/>
    </w:pPr>
    <w:rPr>
      <w:sz w:val="16"/>
      <w:szCs w:val="16"/>
    </w:rPr>
  </w:style>
  <w:style w:type="paragraph" w:customStyle="1" w:styleId="3GPPHeader">
    <w:name w:val="3GPP_Header"/>
    <w:basedOn w:val="Normal"/>
    <w:rsid w:val="001D11D6"/>
    <w:pPr>
      <w:tabs>
        <w:tab w:val="left" w:pos="1701"/>
        <w:tab w:val="right" w:pos="9639"/>
      </w:tabs>
      <w:spacing w:after="240"/>
    </w:pPr>
    <w:rPr>
      <w:b/>
      <w:sz w:val="24"/>
    </w:rPr>
  </w:style>
  <w:style w:type="paragraph" w:styleId="TOC9">
    <w:name w:val="toc 9"/>
    <w:basedOn w:val="TOC8"/>
    <w:semiHidden/>
    <w:rsid w:val="001D11D6"/>
    <w:pPr>
      <w:ind w:left="1418" w:hanging="1418"/>
    </w:pPr>
  </w:style>
  <w:style w:type="paragraph" w:styleId="TOC6">
    <w:name w:val="toc 6"/>
    <w:basedOn w:val="TOC5"/>
    <w:next w:val="Normal"/>
    <w:semiHidden/>
    <w:rsid w:val="001D11D6"/>
    <w:pPr>
      <w:ind w:left="1985" w:hanging="1985"/>
    </w:pPr>
  </w:style>
  <w:style w:type="paragraph" w:styleId="TOC7">
    <w:name w:val="toc 7"/>
    <w:basedOn w:val="TOC6"/>
    <w:next w:val="Normal"/>
    <w:semiHidden/>
    <w:rsid w:val="001D11D6"/>
    <w:pPr>
      <w:ind w:left="2268" w:hanging="2268"/>
    </w:pPr>
  </w:style>
  <w:style w:type="paragraph" w:styleId="ListBullet2">
    <w:name w:val="List Bullet 2"/>
    <w:basedOn w:val="ListBullet"/>
    <w:rsid w:val="001D11D6"/>
    <w:pPr>
      <w:numPr>
        <w:numId w:val="6"/>
      </w:numPr>
    </w:pPr>
  </w:style>
  <w:style w:type="paragraph" w:styleId="ListBullet">
    <w:name w:val="List Bullet"/>
    <w:basedOn w:val="BodyText"/>
    <w:rsid w:val="001D11D6"/>
    <w:pPr>
      <w:numPr>
        <w:numId w:val="5"/>
      </w:numPr>
    </w:pPr>
  </w:style>
  <w:style w:type="paragraph" w:styleId="ListBullet3">
    <w:name w:val="List Bullet 3"/>
    <w:basedOn w:val="ListBullet2"/>
    <w:rsid w:val="001D11D6"/>
    <w:pPr>
      <w:numPr>
        <w:numId w:val="7"/>
      </w:numPr>
    </w:pPr>
  </w:style>
  <w:style w:type="paragraph" w:customStyle="1" w:styleId="EQ">
    <w:name w:val="EQ"/>
    <w:basedOn w:val="Normal"/>
    <w:next w:val="Normal"/>
    <w:rsid w:val="001D11D6"/>
    <w:pPr>
      <w:keepLines/>
      <w:tabs>
        <w:tab w:val="center" w:pos="4536"/>
        <w:tab w:val="right" w:pos="9072"/>
      </w:tabs>
      <w:spacing w:after="180"/>
      <w:jc w:val="left"/>
    </w:pPr>
    <w:rPr>
      <w:noProof/>
      <w:lang w:eastAsia="en-US"/>
    </w:rPr>
  </w:style>
  <w:style w:type="paragraph" w:styleId="List2">
    <w:name w:val="List 2"/>
    <w:basedOn w:val="List"/>
    <w:rsid w:val="001D11D6"/>
    <w:pPr>
      <w:ind w:left="851"/>
    </w:pPr>
  </w:style>
  <w:style w:type="paragraph" w:styleId="List3">
    <w:name w:val="List 3"/>
    <w:basedOn w:val="List2"/>
    <w:rsid w:val="001D11D6"/>
    <w:pPr>
      <w:ind w:left="1135"/>
    </w:pPr>
  </w:style>
  <w:style w:type="paragraph" w:styleId="List4">
    <w:name w:val="List 4"/>
    <w:basedOn w:val="List3"/>
    <w:rsid w:val="001D11D6"/>
    <w:pPr>
      <w:ind w:left="1418"/>
    </w:pPr>
  </w:style>
  <w:style w:type="paragraph" w:styleId="List5">
    <w:name w:val="List 5"/>
    <w:basedOn w:val="List4"/>
    <w:rsid w:val="001D11D6"/>
    <w:pPr>
      <w:ind w:left="1702"/>
    </w:pPr>
  </w:style>
  <w:style w:type="paragraph" w:customStyle="1" w:styleId="EditorsNote">
    <w:name w:val="Editor's Note"/>
    <w:basedOn w:val="Normal"/>
    <w:rsid w:val="001D11D6"/>
    <w:pPr>
      <w:keepLines/>
      <w:spacing w:after="180"/>
      <w:ind w:left="1135" w:hanging="851"/>
      <w:jc w:val="left"/>
    </w:pPr>
    <w:rPr>
      <w:color w:val="FF0000"/>
      <w:lang w:eastAsia="en-US"/>
    </w:rPr>
  </w:style>
  <w:style w:type="paragraph" w:styleId="ListBullet4">
    <w:name w:val="List Bullet 4"/>
    <w:basedOn w:val="ListBullet3"/>
    <w:rsid w:val="001D11D6"/>
    <w:pPr>
      <w:numPr>
        <w:numId w:val="8"/>
      </w:numPr>
    </w:pPr>
  </w:style>
  <w:style w:type="paragraph" w:styleId="ListBullet5">
    <w:name w:val="List Bullet 5"/>
    <w:basedOn w:val="ListBullet4"/>
    <w:rsid w:val="001D11D6"/>
    <w:pPr>
      <w:numPr>
        <w:numId w:val="4"/>
      </w:numPr>
    </w:pPr>
  </w:style>
  <w:style w:type="paragraph" w:styleId="Footer">
    <w:name w:val="footer"/>
    <w:basedOn w:val="Header"/>
    <w:semiHidden/>
    <w:rsid w:val="001D11D6"/>
    <w:pPr>
      <w:jc w:val="center"/>
    </w:pPr>
    <w:rPr>
      <w:i/>
      <w:iCs/>
    </w:rPr>
  </w:style>
  <w:style w:type="paragraph" w:customStyle="1" w:styleId="Reference">
    <w:name w:val="Reference"/>
    <w:basedOn w:val="Normal"/>
    <w:link w:val="ReferenceChar"/>
    <w:rsid w:val="001D11D6"/>
    <w:pPr>
      <w:numPr>
        <w:numId w:val="2"/>
      </w:numPr>
    </w:pPr>
  </w:style>
  <w:style w:type="paragraph" w:styleId="BalloonText">
    <w:name w:val="Balloon Text"/>
    <w:basedOn w:val="Normal"/>
    <w:semiHidden/>
    <w:rsid w:val="001D11D6"/>
    <w:rPr>
      <w:rFonts w:ascii="Tahoma" w:hAnsi="Tahoma" w:cs="Tahoma"/>
      <w:sz w:val="16"/>
      <w:szCs w:val="16"/>
    </w:rPr>
  </w:style>
  <w:style w:type="character" w:styleId="PageNumber">
    <w:name w:val="page number"/>
    <w:basedOn w:val="DefaultParagraphFont"/>
    <w:semiHidden/>
    <w:rsid w:val="001D11D6"/>
  </w:style>
  <w:style w:type="paragraph" w:styleId="BodyText">
    <w:name w:val="Body Text"/>
    <w:basedOn w:val="Normal"/>
    <w:link w:val="BodyTextChar"/>
    <w:rsid w:val="001D11D6"/>
  </w:style>
  <w:style w:type="character" w:styleId="Hyperlink">
    <w:name w:val="Hyperlink"/>
    <w:uiPriority w:val="99"/>
    <w:rsid w:val="001D11D6"/>
    <w:rPr>
      <w:color w:val="0000FF"/>
      <w:u w:val="single"/>
      <w:lang w:val="en-GB"/>
    </w:rPr>
  </w:style>
  <w:style w:type="character" w:styleId="FollowedHyperlink">
    <w:name w:val="FollowedHyperlink"/>
    <w:semiHidden/>
    <w:rsid w:val="001D11D6"/>
    <w:rPr>
      <w:color w:val="FF0000"/>
      <w:u w:val="single"/>
    </w:rPr>
  </w:style>
  <w:style w:type="character" w:styleId="CommentReference">
    <w:name w:val="annotation reference"/>
    <w:semiHidden/>
    <w:rsid w:val="001D11D6"/>
    <w:rPr>
      <w:sz w:val="16"/>
      <w:szCs w:val="16"/>
    </w:rPr>
  </w:style>
  <w:style w:type="paragraph" w:styleId="CommentText">
    <w:name w:val="annotation text"/>
    <w:basedOn w:val="Normal"/>
    <w:semiHidden/>
    <w:rsid w:val="001D11D6"/>
  </w:style>
  <w:style w:type="paragraph" w:styleId="CommentSubject">
    <w:name w:val="annotation subject"/>
    <w:basedOn w:val="CommentText"/>
    <w:next w:val="CommentText"/>
    <w:semiHidden/>
    <w:rsid w:val="001D11D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D11D6"/>
    <w:rPr>
      <w:rFonts w:ascii="Arial" w:hAnsi="Arial" w:cs="Arial"/>
      <w:sz w:val="36"/>
      <w:szCs w:val="36"/>
      <w:lang w:val="en-GB" w:eastAsia="zh-CN"/>
    </w:rPr>
  </w:style>
  <w:style w:type="paragraph" w:customStyle="1" w:styleId="B1">
    <w:name w:val="B1"/>
    <w:basedOn w:val="List"/>
    <w:rsid w:val="001D11D6"/>
    <w:pPr>
      <w:spacing w:after="180"/>
      <w:jc w:val="left"/>
    </w:pPr>
    <w:rPr>
      <w:lang w:eastAsia="en-US"/>
    </w:rPr>
  </w:style>
  <w:style w:type="paragraph" w:customStyle="1" w:styleId="B2">
    <w:name w:val="B2"/>
    <w:basedOn w:val="List2"/>
    <w:rsid w:val="001D11D6"/>
    <w:pPr>
      <w:spacing w:after="180"/>
      <w:jc w:val="left"/>
    </w:pPr>
    <w:rPr>
      <w:lang w:eastAsia="en-US"/>
    </w:rPr>
  </w:style>
  <w:style w:type="paragraph" w:customStyle="1" w:styleId="B3">
    <w:name w:val="B3"/>
    <w:basedOn w:val="List3"/>
    <w:rsid w:val="001D11D6"/>
    <w:pPr>
      <w:spacing w:after="180"/>
      <w:jc w:val="left"/>
    </w:pPr>
    <w:rPr>
      <w:lang w:eastAsia="en-US"/>
    </w:rPr>
  </w:style>
  <w:style w:type="paragraph" w:customStyle="1" w:styleId="B4">
    <w:name w:val="B4"/>
    <w:basedOn w:val="List4"/>
    <w:rsid w:val="001D11D6"/>
    <w:pPr>
      <w:spacing w:after="180"/>
      <w:jc w:val="left"/>
    </w:pPr>
    <w:rPr>
      <w:lang w:eastAsia="en-US"/>
    </w:rPr>
  </w:style>
  <w:style w:type="paragraph" w:customStyle="1" w:styleId="Proposal">
    <w:name w:val="Proposal"/>
    <w:basedOn w:val="Normal"/>
    <w:rsid w:val="001D11D6"/>
    <w:pPr>
      <w:numPr>
        <w:numId w:val="3"/>
      </w:numPr>
      <w:tabs>
        <w:tab w:val="clear" w:pos="1304"/>
        <w:tab w:val="left" w:pos="1701"/>
      </w:tabs>
      <w:ind w:left="1701" w:hanging="1701"/>
    </w:pPr>
    <w:rPr>
      <w:b/>
      <w:bCs/>
    </w:rPr>
  </w:style>
  <w:style w:type="character" w:customStyle="1" w:styleId="BodyTextChar">
    <w:name w:val="Body Text Char"/>
    <w:link w:val="BodyText"/>
    <w:rsid w:val="001D11D6"/>
    <w:rPr>
      <w:rFonts w:ascii="Arial" w:hAnsi="Arial"/>
      <w:lang w:val="en-GB" w:eastAsia="zh-CN"/>
    </w:rPr>
  </w:style>
  <w:style w:type="paragraph" w:customStyle="1" w:styleId="B5">
    <w:name w:val="B5"/>
    <w:basedOn w:val="List5"/>
    <w:rsid w:val="001D11D6"/>
    <w:pPr>
      <w:spacing w:after="180"/>
      <w:jc w:val="left"/>
    </w:pPr>
    <w:rPr>
      <w:lang w:eastAsia="en-US"/>
    </w:rPr>
  </w:style>
  <w:style w:type="paragraph" w:customStyle="1" w:styleId="EX">
    <w:name w:val="EX"/>
    <w:basedOn w:val="Normal"/>
    <w:rsid w:val="001D11D6"/>
    <w:pPr>
      <w:keepLines/>
      <w:spacing w:after="180"/>
      <w:ind w:left="1702" w:hanging="1418"/>
      <w:jc w:val="left"/>
    </w:pPr>
    <w:rPr>
      <w:lang w:eastAsia="en-US"/>
    </w:rPr>
  </w:style>
  <w:style w:type="paragraph" w:customStyle="1" w:styleId="EW">
    <w:name w:val="EW"/>
    <w:basedOn w:val="EX"/>
    <w:rsid w:val="001D11D6"/>
    <w:pPr>
      <w:spacing w:after="0"/>
    </w:pPr>
  </w:style>
  <w:style w:type="paragraph" w:customStyle="1" w:styleId="TAL">
    <w:name w:val="TAL"/>
    <w:basedOn w:val="Normal"/>
    <w:rsid w:val="001D11D6"/>
    <w:pPr>
      <w:keepNext/>
      <w:keepLines/>
      <w:spacing w:after="0"/>
      <w:jc w:val="left"/>
    </w:pPr>
    <w:rPr>
      <w:sz w:val="18"/>
      <w:lang w:eastAsia="en-US"/>
    </w:rPr>
  </w:style>
  <w:style w:type="paragraph" w:customStyle="1" w:styleId="TAC">
    <w:name w:val="TAC"/>
    <w:basedOn w:val="TAL"/>
    <w:rsid w:val="001D11D6"/>
    <w:pPr>
      <w:jc w:val="center"/>
    </w:pPr>
  </w:style>
  <w:style w:type="paragraph" w:customStyle="1" w:styleId="TAH">
    <w:name w:val="TAH"/>
    <w:basedOn w:val="TAC"/>
    <w:rsid w:val="001D11D6"/>
    <w:rPr>
      <w:b/>
    </w:rPr>
  </w:style>
  <w:style w:type="paragraph" w:customStyle="1" w:styleId="TAN">
    <w:name w:val="TAN"/>
    <w:basedOn w:val="TAL"/>
    <w:rsid w:val="001D11D6"/>
    <w:pPr>
      <w:ind w:left="851" w:hanging="851"/>
    </w:pPr>
  </w:style>
  <w:style w:type="paragraph" w:customStyle="1" w:styleId="TAR">
    <w:name w:val="TAR"/>
    <w:basedOn w:val="TAL"/>
    <w:rsid w:val="001D11D6"/>
    <w:pPr>
      <w:jc w:val="right"/>
    </w:pPr>
  </w:style>
  <w:style w:type="paragraph" w:customStyle="1" w:styleId="TH">
    <w:name w:val="TH"/>
    <w:basedOn w:val="Normal"/>
    <w:rsid w:val="001D11D6"/>
    <w:pPr>
      <w:keepNext/>
      <w:keepLines/>
      <w:spacing w:before="60" w:after="180"/>
      <w:jc w:val="center"/>
    </w:pPr>
    <w:rPr>
      <w:b/>
      <w:lang w:eastAsia="en-US"/>
    </w:rPr>
  </w:style>
  <w:style w:type="paragraph" w:customStyle="1" w:styleId="TF">
    <w:name w:val="TF"/>
    <w:basedOn w:val="TH"/>
    <w:rsid w:val="001D11D6"/>
    <w:pPr>
      <w:keepNext w:val="0"/>
      <w:spacing w:before="0" w:after="240"/>
    </w:pPr>
  </w:style>
  <w:style w:type="paragraph" w:customStyle="1" w:styleId="TT">
    <w:name w:val="TT"/>
    <w:basedOn w:val="Heading1"/>
    <w:next w:val="Normal"/>
    <w:rsid w:val="001D11D6"/>
    <w:pPr>
      <w:numPr>
        <w:numId w:val="0"/>
      </w:numPr>
      <w:ind w:left="1134" w:hanging="1134"/>
      <w:outlineLvl w:val="9"/>
    </w:pPr>
    <w:rPr>
      <w:rFonts w:cs="Times New Roman"/>
      <w:szCs w:val="20"/>
      <w:lang w:eastAsia="en-US"/>
    </w:rPr>
  </w:style>
  <w:style w:type="paragraph" w:customStyle="1" w:styleId="ZA">
    <w:name w:val="ZA"/>
    <w:rsid w:val="001D11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11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11D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D11D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D11D6"/>
  </w:style>
  <w:style w:type="paragraph" w:customStyle="1" w:styleId="ZH">
    <w:name w:val="ZH"/>
    <w:rsid w:val="001D11D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D11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D11D6"/>
    <w:pPr>
      <w:framePr w:hRule="auto" w:wrap="notBeside" w:y="852"/>
    </w:pPr>
    <w:rPr>
      <w:i w:val="0"/>
      <w:sz w:val="40"/>
    </w:rPr>
  </w:style>
  <w:style w:type="paragraph" w:customStyle="1" w:styleId="ZU">
    <w:name w:val="ZU"/>
    <w:rsid w:val="001D11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11D6"/>
    <w:pPr>
      <w:framePr w:wrap="notBeside" w:y="16161"/>
    </w:pPr>
  </w:style>
  <w:style w:type="paragraph" w:customStyle="1" w:styleId="FP">
    <w:name w:val="FP"/>
    <w:basedOn w:val="Normal"/>
    <w:rsid w:val="001D11D6"/>
    <w:pPr>
      <w:spacing w:after="0"/>
      <w:jc w:val="left"/>
    </w:pPr>
    <w:rPr>
      <w:lang w:eastAsia="en-US"/>
    </w:rPr>
  </w:style>
  <w:style w:type="paragraph" w:customStyle="1" w:styleId="Observation">
    <w:name w:val="Observation"/>
    <w:basedOn w:val="Proposal"/>
    <w:qFormat/>
    <w:rsid w:val="001D11D6"/>
    <w:pPr>
      <w:numPr>
        <w:numId w:val="13"/>
      </w:numPr>
      <w:ind w:left="1701" w:hanging="1701"/>
    </w:pPr>
  </w:style>
  <w:style w:type="paragraph" w:styleId="TableofFigures">
    <w:name w:val="table of figures"/>
    <w:basedOn w:val="Normal"/>
    <w:next w:val="Normal"/>
    <w:uiPriority w:val="99"/>
    <w:rsid w:val="001D11D6"/>
    <w:pPr>
      <w:ind w:left="1418" w:hanging="1418"/>
      <w:jc w:val="left"/>
    </w:pPr>
    <w:rPr>
      <w:b/>
    </w:rPr>
  </w:style>
  <w:style w:type="paragraph" w:customStyle="1" w:styleId="Doc-text2">
    <w:name w:val="Doc-text2"/>
    <w:basedOn w:val="Normal"/>
    <w:link w:val="Doc-text2Char"/>
    <w:qFormat/>
    <w:rsid w:val="001D11D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D11D6"/>
    <w:rPr>
      <w:rFonts w:ascii="Arial" w:eastAsia="MS Mincho" w:hAnsi="Arial"/>
      <w:szCs w:val="24"/>
      <w:lang w:val="en-GB" w:eastAsia="en-GB"/>
    </w:rPr>
  </w:style>
  <w:style w:type="character" w:customStyle="1" w:styleId="a">
    <w:name w:val="リスト段落 (文字)"/>
    <w:link w:val="ListParagraph1"/>
    <w:uiPriority w:val="34"/>
    <w:locked/>
    <w:rsid w:val="00A61AF3"/>
    <w:rPr>
      <w:rFonts w:ascii="Calibri" w:eastAsia="Calibri" w:hAnsi="Calibri" w:cstheme="minorBidi"/>
      <w:sz w:val="22"/>
      <w:szCs w:val="22"/>
      <w:lang w:val="sv-SE"/>
    </w:rPr>
  </w:style>
  <w:style w:type="paragraph" w:customStyle="1" w:styleId="ListParagraph1">
    <w:name w:val="List Paragraph1"/>
    <w:basedOn w:val="Normal"/>
    <w:link w:val="a"/>
    <w:uiPriority w:val="34"/>
    <w:qFormat/>
    <w:rsid w:val="00A61AF3"/>
    <w:pPr>
      <w:overflowPunct/>
      <w:autoSpaceDE/>
      <w:autoSpaceDN/>
      <w:adjustRightInd/>
      <w:spacing w:after="160" w:line="256" w:lineRule="auto"/>
      <w:ind w:left="720"/>
      <w:jc w:val="left"/>
      <w:textAlignment w:val="auto"/>
    </w:pPr>
    <w:rPr>
      <w:rFonts w:ascii="Calibri" w:eastAsia="Calibri" w:hAnsi="Calibri" w:cstheme="minorBidi"/>
      <w:sz w:val="22"/>
      <w:szCs w:val="22"/>
      <w:lang w:val="sv-SE" w:eastAsia="en-US"/>
    </w:rPr>
  </w:style>
  <w:style w:type="character" w:customStyle="1" w:styleId="ReferenceChar">
    <w:name w:val="Reference Char"/>
    <w:link w:val="Reference"/>
    <w:locked/>
    <w:rsid w:val="00A61AF3"/>
    <w:rPr>
      <w:rFonts w:ascii="Arial" w:hAnsi="Arial"/>
      <w:lang w:val="en-GB" w:eastAsia="zh-CN"/>
    </w:rPr>
  </w:style>
  <w:style w:type="paragraph" w:styleId="NormalWeb">
    <w:name w:val="Normal (Web)"/>
    <w:basedOn w:val="Normal"/>
    <w:uiPriority w:val="99"/>
    <w:unhideWhenUsed/>
    <w:rsid w:val="005821DE"/>
    <w:pPr>
      <w:overflowPunct/>
      <w:autoSpaceDE/>
      <w:autoSpaceDN/>
      <w:adjustRightInd/>
      <w:spacing w:before="100" w:beforeAutospacing="1" w:after="100" w:afterAutospacing="1" w:line="256" w:lineRule="auto"/>
      <w:jc w:val="left"/>
      <w:textAlignment w:val="auto"/>
    </w:pPr>
    <w:rPr>
      <w:rFonts w:ascii="Times New Roman" w:eastAsiaTheme="minorEastAsia" w:hAnsi="Times New Roman" w:cstheme="minorBidi"/>
      <w:sz w:val="24"/>
      <w:szCs w:val="24"/>
      <w:lang w:val="sv-SE" w:eastAsia="en-US"/>
    </w:rPr>
  </w:style>
  <w:style w:type="character" w:styleId="UnresolvedMention">
    <w:name w:val="Unresolved Mention"/>
    <w:basedOn w:val="DefaultParagraphFont"/>
    <w:uiPriority w:val="99"/>
    <w:semiHidden/>
    <w:unhideWhenUsed/>
    <w:rsid w:val="00774FB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1631">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0463927">
      <w:bodyDiv w:val="1"/>
      <w:marLeft w:val="0"/>
      <w:marRight w:val="0"/>
      <w:marTop w:val="0"/>
      <w:marBottom w:val="0"/>
      <w:divBdr>
        <w:top w:val="none" w:sz="0" w:space="0" w:color="auto"/>
        <w:left w:val="none" w:sz="0" w:space="0" w:color="auto"/>
        <w:bottom w:val="none" w:sz="0" w:space="0" w:color="auto"/>
        <w:right w:val="none" w:sz="0" w:space="0" w:color="auto"/>
      </w:divBdr>
    </w:div>
    <w:div w:id="98103374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2754119">
      <w:bodyDiv w:val="1"/>
      <w:marLeft w:val="0"/>
      <w:marRight w:val="0"/>
      <w:marTop w:val="0"/>
      <w:marBottom w:val="0"/>
      <w:divBdr>
        <w:top w:val="none" w:sz="0" w:space="0" w:color="auto"/>
        <w:left w:val="none" w:sz="0" w:space="0" w:color="auto"/>
        <w:bottom w:val="none" w:sz="0" w:space="0" w:color="auto"/>
        <w:right w:val="none" w:sz="0" w:space="0" w:color="auto"/>
      </w:divBdr>
    </w:div>
    <w:div w:id="2086563868">
      <w:bodyDiv w:val="1"/>
      <w:marLeft w:val="0"/>
      <w:marRight w:val="0"/>
      <w:marTop w:val="0"/>
      <w:marBottom w:val="0"/>
      <w:divBdr>
        <w:top w:val="none" w:sz="0" w:space="0" w:color="auto"/>
        <w:left w:val="none" w:sz="0" w:space="0" w:color="auto"/>
        <w:bottom w:val="none" w:sz="0" w:space="0" w:color="auto"/>
        <w:right w:val="none" w:sz="0" w:space="0" w:color="auto"/>
      </w:divBdr>
    </w:div>
    <w:div w:id="2088455462">
      <w:bodyDiv w:val="1"/>
      <w:marLeft w:val="0"/>
      <w:marRight w:val="0"/>
      <w:marTop w:val="0"/>
      <w:marBottom w:val="0"/>
      <w:divBdr>
        <w:top w:val="none" w:sz="0" w:space="0" w:color="auto"/>
        <w:left w:val="none" w:sz="0" w:space="0" w:color="auto"/>
        <w:bottom w:val="none" w:sz="0" w:space="0" w:color="auto"/>
        <w:right w:val="none" w:sz="0" w:space="0" w:color="auto"/>
      </w:divBdr>
    </w:div>
    <w:div w:id="209238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WG4_Radio/TSGR4_85/Report/"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5NUHHDQN7SK2-1476151046-15732</_dlc_DocId>
    <_dlc_DocIdUrl xmlns="f166a696-7b5b-4ccd-9f0c-ffde0cceec81">
      <Url>https://ericsson.sharepoint.com/sites/star/_layouts/15/DocIdRedir.aspx?ID=5NUHHDQN7SK2-1476151046-15732</Url>
      <Description>5NUHHDQN7SK2-1476151046-15732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www.w3.org/XML/1998/namespace"/>
    <ds:schemaRef ds:uri="http://purl.org/dc/terms/"/>
    <ds:schemaRef ds:uri="http://schemas.microsoft.com/office/2006/documentManagement/types"/>
    <ds:schemaRef ds:uri="http://schemas.microsoft.com/office/infopath/2007/PartnerControls"/>
    <ds:schemaRef ds:uri="611109f9-ed58-4498-a270-1fb2086a5321"/>
    <ds:schemaRef ds:uri="http://purl.org/dc/dcmitype/"/>
    <ds:schemaRef ds:uri="f166a696-7b5b-4ccd-9f0c-ffde0cceec81"/>
    <ds:schemaRef ds:uri="http://purl.org/dc/elements/1.1/"/>
    <ds:schemaRef ds:uri="http://schemas.openxmlformats.org/package/2006/metadata/core-properties"/>
    <ds:schemaRef ds:uri="d8762117-8292-4133-b1c7-eab5c6487cfd"/>
    <ds:schemaRef ds:uri="http://schemas.microsoft.com/office/2006/metadata/properties"/>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E0929223-7360-46C6-9D56-2303A5BA2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5</Pages>
  <Words>1775</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Icaro</cp:lastModifiedBy>
  <cp:revision>2</cp:revision>
  <cp:lastPrinted>2008-01-31T16:09:00Z</cp:lastPrinted>
  <dcterms:created xsi:type="dcterms:W3CDTF">2018-01-12T04:39:00Z</dcterms:created>
  <dcterms:modified xsi:type="dcterms:W3CDTF">2018-01-12T04:39:00Z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2008e85e-93fa-414f-898a-c75045b1f143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